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0cf3" w14:paraId="6e80cf3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40100">
        <w:rPr>
          <w:color w:val="000000"/>
        </w:rPr>
        <w:t>LUBIN d.o.o. Sv. Petra 67, Nečujam, OIB: 11125350854</w:t>
      </w:r>
      <w:r w:rsidR="005A4641">
        <w:rPr>
          <w:lang w:val="hr-HR"/>
        </w:rPr>
        <w:t xml:space="preserve">, dana </w:t>
      </w:r>
      <w:r w:rsidR="00E756BE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640100">
        <w:rPr>
          <w:color w:val="000000"/>
        </w:rPr>
        <w:t>LUBIN d.o.o. Sv. Petra 67, Nečujam, OIB: 11125350854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640100">
        <w:rPr>
          <w:color w:val="000000"/>
        </w:rPr>
        <w:t>LUBIN d.o.o. Sv. Petra 67, Nečujam, OIB: 11125350854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E756BE">
        <w:rPr>
          <w:lang w:val="hr-HR"/>
        </w:rPr>
        <w:t>,</w:t>
      </w:r>
      <w:r>
        <w:rPr>
          <w:lang w:val="hr-HR"/>
        </w:rPr>
        <w:t xml:space="preserve"> dakle</w:t>
      </w:r>
      <w:r w:rsidR="00E756BE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756BE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4ED" w:rsidP="003734BE" w:rsidR="00F814ED">
      <w:r>
        <w:separator/>
      </w:r>
    </w:p>
  </w:endnote>
  <w:endnote w:id="0" w:type="continuationSeparator">
    <w:p w:rsidRDefault="00F814ED" w:rsidP="003734BE" w:rsidR="00F81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4ED" w:rsidP="003734BE" w:rsidR="00F814ED">
      <w:r>
        <w:separator/>
      </w:r>
    </w:p>
  </w:footnote>
  <w:footnote w:id="0" w:type="continuationSeparator">
    <w:p w:rsidRDefault="00F814ED" w:rsidP="003734BE" w:rsidR="00F81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556C3" w:rsidRPr="00B556C3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640100">
      <w:t>344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640100">
      <w:t>344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0100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05A2F"/>
    <w:rsid w:val="00A31ADC"/>
    <w:rsid w:val="00A550C0"/>
    <w:rsid w:val="00A83CF1"/>
    <w:rsid w:val="00A97762"/>
    <w:rsid w:val="00AA1815"/>
    <w:rsid w:val="00AC4892"/>
    <w:rsid w:val="00B347F0"/>
    <w:rsid w:val="00B53B15"/>
    <w:rsid w:val="00B556C3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A2440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47FD1"/>
    <w:rsid w:val="00E756BE"/>
    <w:rsid w:val="00E907BF"/>
    <w:rsid w:val="00EB167D"/>
    <w:rsid w:val="00EB78C8"/>
    <w:rsid w:val="00EC0B4A"/>
    <w:rsid w:val="00EF64B4"/>
    <w:rsid w:val="00F35310"/>
    <w:rsid w:val="00F52F62"/>
    <w:rsid w:val="00F7047C"/>
    <w:rsid w:val="00F814ED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LUBIN d.o.o. za inženjerstvo, proizvodnju plastičnih i metalnih proizvoda, gradnju i usluge</izvorni_sadrzaj>
    <derivirana_varijabla naziv="DomainObject.Predmet.ProtustrankaFormated_1">  LUBIN d.o.o. za inženjerstvo, proizvodnju plastičnih i metalnih proizvoda, gradnju i usluge</derivirana_varijabla>
  </DomainObject.Predmet.ProtustrankaFormated>
  <DomainObject.Predmet.ProtustrankaFormatedOIB>
    <izvorni_sadrzaj>  LUBIN d.o.o. za inženjerstvo, proizvodnju plastičnih i metalnih proizvoda, gradnju i usluge, OIB 11125350854</izvorni_sadrzaj>
    <derivirana_varijabla naziv="DomainObject.Predmet.ProtustrankaFormatedOIB_1">  LUBIN d.o.o. za inženjerstvo, proizvodnju plastičnih i metalnih proizvoda, gradnju i usluge, OIB 11125350854</derivirana_varijabla>
  </DomainObject.Predmet.ProtustrankaFormatedOIB>
  <DomainObject.Predmet.ProtustrankaFormatedWithAdress>
    <izvorni_sadrzaj> LUBIN d.o.o. za inženjerstvo, proizvodnju plastičnih i metalnih proizvoda, gradnju i usluge, Sv. Petra 67, 21430 Nečujam</izvorni_sadrzaj>
    <derivirana_varijabla naziv="DomainObject.Predmet.ProtustrankaFormatedWithAdress_1"> LUBIN d.o.o. za inženjerstvo, proizvodnju plastičnih i metalnih proizvoda, gradnju i usluge, Sv. Petra 67, 21430 Nečujam</derivirana_varijabla>
  </DomainObject.Predmet.ProtustrankaFormatedWithAdress>
  <DomainObject.Predmet.ProtustrankaFormatedWithAdressOIB>
    <izvorni_sadrzaj> LUBIN d.o.o. za inženjerstvo, proizvodnju plastičnih i metalnih proizvoda, gradnju i usluge, OIB 11125350854, Sv. Petra 67, 21430 Nečujam</izvorni_sadrzaj>
    <derivirana_varijabla naziv="DomainObject.Predmet.ProtustrankaFormatedWithAdressOIB_1"> LUBIN d.o.o. za inženjerstvo, proizvodnju plastičnih i metalnih proizvoda, gradnju i usluge, OIB 11125350854, Sv. Petra 67, 21430 Nečujam</derivirana_varijabla>
  </DomainObject.Predmet.ProtustrankaFormatedWithAdressOIB>
  <DomainObject.Predmet.ProtustrankaWithAdress>
    <izvorni_sadrzaj>LUBIN d.o.o. za inženjerstvo, proizvodnju plastičnih i metalnih proizvoda, gradnju i usluge Sv. Petra 67, 21430 Nečujam</izvorni_sadrzaj>
    <derivirana_varijabla naziv="DomainObject.Predmet.ProtustrankaWithAdress_1">LUBIN d.o.o. za inženjerstvo, proizvodnju plastičnih i metalnih proizvoda, gradnju i usluge Sv. Petra 67, 21430 Nečujam</derivirana_varijabla>
  </DomainObject.Predmet.ProtustrankaWithAdress>
  <DomainObject.Predmet.ProtustrankaWithAdressOIB>
    <izvorni_sadrzaj>LUBIN d.o.o. za inženjerstvo, proizvodnju plastičnih i metalnih proizvoda, gradnju i usluge, OIB 11125350854, Sv. Petra 67, 21430 Nečujam</izvorni_sadrzaj>
    <derivirana_varijabla naziv="DomainObject.Predmet.ProtustrankaWithAdressOIB_1">LUBIN d.o.o. za inženjerstvo, proizvodnju plastičnih i metalnih proizvoda, gradnju i usluge, OIB 11125350854, Sv. Petra 67, 21430 Nečujam</derivirana_varijabla>
  </DomainObject.Predmet.ProtustrankaWithAdressOIB>
  <DomainObject.Predmet.ProtustrankaNazivFormated>
    <izvorni_sadrzaj>LUBIN d.o.o. za inženjerstvo, proizvodnju plastičnih i metalnih proizvoda, gradnju i usluge</izvorni_sadrzaj>
    <derivirana_varijabla naziv="DomainObject.Predmet.ProtustrankaNazivFormated_1">LUBIN d.o.o. za inženjerstvo, proizvodnju plastičnih i metalnih proizvoda, gradnju i usluge</derivirana_varijabla>
  </DomainObject.Predmet.ProtustrankaNazivFormated>
  <DomainObject.Predmet.ProtustrankaNazivFormatedOIB>
    <izvorni_sadrzaj>LUBIN d.o.o. za inženjerstvo, proizvodnju plastičnih i metalnih proizvoda, gradnju i usluge, OIB 11125350854</izvorni_sadrzaj>
    <derivirana_varijabla naziv="DomainObject.Predmet.ProtustrankaNazivFormatedOIB_1">LUBIN d.o.o. za inženjerstvo, proizvodnju plastičnih i metalnih proizvoda, gradnju i usluge, OIB 11125350854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413313.23</izvorni_sadrzaj>
    <derivirana_varijabla naziv="DomainObject.Predmet.TrenutnaVrijednost_1">413313.23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LUBIN d.o.o. za inženjerstvo, proizvodnju plastičnih i metalnih proizvoda, gradnju i usluge</item>
    </izvorni_sadrzaj>
    <derivirana_varijabla naziv="DomainObject.Predmet.ProtuStrankaListFormated_1">
      <item>LUBIN d.o.o. za inženjerstvo, proizvodnju plastičnih i metalnih proizvoda, gradnju i usluge</item>
    </derivirana_varijabla>
  </DomainObject.Predmet.ProtuStrankaListFormated>
  <DomainObject.Predmet.ProtuStrankaListFormatedOIB>
    <izvorni_sadrzaj>
      <item>LUBIN d.o.o. za inženjerstvo, proizvodnju plastičnih i metalnih proizvoda, gradnju i usluge, OIB 11125350854</item>
    </izvorni_sadrzaj>
    <derivirana_varijabla naziv="DomainObject.Predmet.ProtuStrankaListFormatedOIB_1">
      <item>LUBIN d.o.o. za inženjerstvo, proizvodnju plastičnih i metalnih proizvoda, gradnju i usluge, OIB 11125350854</item>
    </derivirana_varijabla>
  </DomainObject.Predmet.ProtuStrankaListFormatedOIB>
  <DomainObject.Predmet.ProtuStrankaListFormatedWithAdress>
    <izvorni_sadrzaj>
      <item>LUBIN d.o.o. za inženjerstvo, proizvodnju plastičnih i metalnih proizvoda, gradnju i usluge, Sv. Petra 67, 21430 Nečujam</item>
    </izvorni_sadrzaj>
    <derivirana_varijabla naziv="DomainObject.Predmet.ProtuStrankaListFormatedWithAdress_1">
      <item>LUBIN d.o.o. za inženjerstvo, proizvodnju plastičnih i metalnih proizvoda, gradnju i usluge, Sv. Petra 67, 21430 Nečujam</item>
    </derivirana_varijabla>
  </DomainObject.Predmet.ProtuStrankaListFormatedWithAdress>
  <DomainObject.Predmet.ProtuStrankaListFormatedWithAdressOIB>
    <izvorni_sadrzaj>
      <item>LUBIN d.o.o. za inženjerstvo, proizvodnju plastičnih i metalnih proizvoda, gradnju i usluge, OIB 11125350854, Sv. Petra 67, 21430 Nečujam</item>
    </izvorni_sadrzaj>
    <derivirana_varijabla naziv="DomainObject.Predmet.ProtuStrankaListFormatedWithAdressOIB_1">
      <item>LUBIN d.o.o. za inženjerstvo, proizvodnju plastičnih i metalnih proizvoda, gradnju i usluge, OIB 11125350854, Sv. Petra 67, 21430 Nečujam</item>
    </derivirana_varijabla>
  </DomainObject.Predmet.ProtuStrankaListFormatedWithAdressOIB>
  <DomainObject.Predmet.ProtuStrankaListNazivFormated>
    <izvorni_sadrzaj>
      <item>LUBIN d.o.o. za inženjerstvo, proizvodnju plastičnih i metalnih proizvoda, gradnju i usluge</item>
    </izvorni_sadrzaj>
    <derivirana_varijabla naziv="DomainObject.Predmet.ProtuStrankaListNazivFormated_1">
      <item>LUBIN d.o.o. za inženjerstvo, proizvodnju plastičnih i metalnih proizvoda, gradnju i usluge</item>
    </derivirana_varijabla>
  </DomainObject.Predmet.ProtuStrankaListNazivFormated>
  <DomainObject.Predmet.ProtuStrankaListNazivFormatedOIB>
    <izvorni_sadrzaj>
      <item>LUBIN d.o.o. za inženjerstvo, proizvodnju plastičnih i metalnih proizvoda, gradnju i usluge, OIB 11125350854</item>
    </izvorni_sadrzaj>
    <derivirana_varijabla naziv="DomainObject.Predmet.ProtuStrankaListNazivFormatedOIB_1">
      <item>LUBIN d.o.o. za inženjerstvo, proizvodnju plastičnih i metalnih proizvoda, gradnju i usluge, OIB 11125350854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LUBIN d.o.o. za inženjerstvo, proizvodnju plastičnih i metalnih proizvoda, gradnju i usluge</izvorni_sadrzaj>
    <derivirana_varijabla naziv="DomainObject.Predmet.ProtustrankaIDrugi_1">LUBIN d.o.o. za inženjerstvo, proizvodnju plastičnih i metalnih proizvoda, gradnju i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LUBIN d.o.o. za inženjerstvo, proizvodnju plastičnih i metalnih proizvoda, gradnju i usluge, OIB 11125350854, Sv. Petra 67, 21430 Nečujam</izvorni_sadrzaj>
    <derivirana_varijabla naziv="DomainObject.Predmet.ProtustrankaIDrugiAdressOIB_1">LUBIN d.o.o. za inženjerstvo, proizvodnju plastičnih i metalnih proizvoda, gradnju i usluge, OIB 11125350854, Sv. Petra 67,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LUBIN d.o.o. za inženjerstvo, proizvodnju plastičnih i metalnih proizvoda, gradnju i usluge</item>
    </izvorni_sadrzaj>
    <derivirana_varijabla naziv="DomainObject.Predmet.SudioniciListNaziv_1">
      <item>FINA SPLIT</item>
      <item>LUBIN d.o.o. za inženjerstvo, proizvodnju plastičnih i metalnih proizvoda, gradnju i usluge</item>
    </derivirana_varijabla>
  </DomainObject.Predmet.SudioniciListNaziv>
  <DomainObject.Predmet.SudioniciListAdressOIB>
    <izvorni_sadrzaj>
      <item>FINA SPLIT, Mažuranićevo šetalište 24b,21000 Split</item>
      <item>LUBIN d.o.o. za inženjerstvo, proizvodnju plastičnih i metalnih proizvoda, gradnju i usluge, OIB 11125350854, Sv. Petra 67,21430 Nečujam</item>
    </izvorni_sadrzaj>
    <derivirana_varijabla naziv="DomainObject.Predmet.SudioniciListAdressOIB_1">
      <item>FINA SPLIT, Mažuranićevo šetalište 24b,21000 Split</item>
      <item>LUBIN d.o.o. za inženjerstvo, proizvodnju plastičnih i metalnih proizvoda, gradnju i usluge, OIB 11125350854, Sv. Petra 67,21430 Nečujam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11125350854</item>
    </izvorni_sadrzaj>
    <derivirana_varijabla naziv="DomainObject.Predmet.SudioniciListNazivOIB_1">
      <item>, OIB null</item>
      <item>, OIB 11125350854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C6DB2-D3F5-44E3-8C7A-6B6845533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3891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wsadmin</dc:creator>
  <cp:lastModifiedBy>Katarina Mikulić</cp:lastModifiedBy>
  <cp:lastPrinted>2015-12-22T08:23:00Z</cp:lastPrinted>
  <dcterms:modified xmlns:xsi="http://www.w3.org/2001/XMLSchema-instance" xsi:type="dcterms:W3CDTF">2016-01-04T08:36:00Z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