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0771FE" w:rsidRPr="004A0343">
        <w:tc>
          <w:tcPr>
            <w:tcW w:type="dxa" w:w="3060"/>
          </w:tcPr>
          <w:p w:rsidRDefault="000771FE" w:rsidP="009C19CD" w:rsidR="000771FE"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0771FE" w:rsidP="009C19CD" w:rsidR="000771FE"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0771FE" w:rsidP="009C19CD" w:rsidR="000771F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0771FE" w:rsidP="009C19CD" w:rsidR="000771F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5ca1276" w14:paraId="5ca1276" w:rsidRDefault="000771FE" w:rsidP="000771FE" w:rsidR="000771FE"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0771FE" w:rsidP="000771FE" w:rsidR="000771FE"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F38FA">
        <w:rPr>
          <w:rFonts w:cs="Times New Roman" w:eastAsia="Times New Roman"/>
          <w:szCs w:val="20"/>
          <w:lang w:eastAsia="hr-HR"/>
        </w:rPr>
        <w:t>t-2652</w:t>
      </w:r>
      <w:r w:rsidRPr="004A0343">
        <w:rPr>
          <w:rFonts w:cs="Times New Roman" w:eastAsia="Times New Roman"/>
          <w:szCs w:val="20"/>
          <w:lang w:eastAsia="hr-HR"/>
        </w:rPr>
        <w:t>/15</w:t>
      </w:r>
    </w:p>
    <w:p w:rsidRDefault="000771FE" w:rsidP="000771FE" w:rsidR="000771FE"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0771FE" w:rsidP="000771FE" w:rsidR="000771FE"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0771FE" w:rsidP="000771FE" w:rsidR="000771F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2F38FA">
        <w:rPr>
          <w:rFonts w:cs="Times New Roman" w:eastAsia="Times New Roman"/>
          <w:szCs w:val="24"/>
          <w:lang w:eastAsia="hr-HR"/>
        </w:rPr>
        <w:t>KETI</w:t>
      </w:r>
      <w:r>
        <w:rPr>
          <w:rFonts w:cs="Times New Roman" w:eastAsia="Times New Roman"/>
          <w:szCs w:val="24"/>
          <w:lang w:eastAsia="hr-HR"/>
        </w:rPr>
        <w:t xml:space="preserve"> d.o.o.</w:t>
      </w:r>
      <w:r w:rsidRPr="004A0343">
        <w:rPr>
          <w:rFonts w:cs="Times New Roman" w:eastAsia="Times New Roman"/>
          <w:szCs w:val="24"/>
          <w:lang w:eastAsia="hr-HR"/>
        </w:rPr>
        <w:t xml:space="preserve">, </w:t>
      </w:r>
      <w:r w:rsidR="002F38FA">
        <w:rPr>
          <w:rFonts w:cs="Times New Roman" w:eastAsia="Times New Roman"/>
          <w:szCs w:val="24"/>
          <w:lang w:eastAsia="hr-HR"/>
        </w:rPr>
        <w:t>Karlovac</w:t>
      </w:r>
      <w:r>
        <w:rPr>
          <w:rFonts w:cs="Times New Roman" w:eastAsia="Times New Roman"/>
          <w:szCs w:val="24"/>
          <w:lang w:eastAsia="hr-HR"/>
        </w:rPr>
        <w:t xml:space="preserve">, </w:t>
      </w:r>
      <w:r w:rsidR="002F38FA">
        <w:rPr>
          <w:rFonts w:cs="Times New Roman" w:eastAsia="Times New Roman"/>
          <w:szCs w:val="24"/>
          <w:lang w:eastAsia="hr-HR"/>
        </w:rPr>
        <w:t>Trogirska 20</w:t>
      </w:r>
      <w:r w:rsidRPr="004A0343">
        <w:rPr>
          <w:rFonts w:cs="Times New Roman" w:eastAsia="Times New Roman"/>
          <w:szCs w:val="24"/>
          <w:lang w:eastAsia="hr-HR"/>
        </w:rPr>
        <w:t xml:space="preserve">, (OIB </w:t>
      </w:r>
      <w:r w:rsidR="002F38FA">
        <w:rPr>
          <w:rFonts w:cs="Times New Roman" w:eastAsia="Times New Roman"/>
          <w:szCs w:val="24"/>
          <w:lang w:eastAsia="hr-HR"/>
        </w:rPr>
        <w:t>68000823215</w:t>
      </w:r>
      <w:r w:rsidRPr="004A0343">
        <w:rPr>
          <w:rFonts w:cs="Times New Roman" w:eastAsia="Times New Roman"/>
          <w:szCs w:val="24"/>
          <w:lang w:eastAsia="hr-HR"/>
        </w:rPr>
        <w:t xml:space="preserve">), dana </w:t>
      </w:r>
      <w:r w:rsidR="0017749D">
        <w:rPr>
          <w:rFonts w:cs="Times New Roman" w:eastAsia="Times New Roman"/>
          <w:szCs w:val="24"/>
          <w:lang w:eastAsia="hr-HR"/>
        </w:rPr>
        <w:t>15. siječnja 2016.</w:t>
      </w:r>
    </w:p>
    <w:p w:rsidRDefault="000771FE" w:rsidP="000771FE" w:rsidR="000771F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0771FE" w:rsidP="000771FE" w:rsidR="000771F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0771FE" w:rsidP="000771FE" w:rsidR="000771FE"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0771FE" w:rsidP="000771FE" w:rsidR="000771FE"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0771FE" w:rsidP="000771FE" w:rsidR="000771F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0771FE" w:rsidP="000771FE" w:rsidR="000771F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0771FE" w:rsidP="000771FE" w:rsidR="000771F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0771FE" w:rsidP="000771FE" w:rsidR="000771FE"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0771FE" w:rsidP="000771FE" w:rsidR="000771FE"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0771FE" w:rsidP="000771FE" w:rsidR="000771FE"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0771FE" w:rsidP="000771FE" w:rsidR="000771FE"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771FE" w:rsidP="000771FE" w:rsidR="000771FE"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0771FE" w:rsidP="000771FE" w:rsidR="000771F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0771FE" w:rsidP="000771FE" w:rsidR="000771F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771FE" w:rsidP="000771FE" w:rsidR="000771F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771FE" w:rsidP="000771FE" w:rsidR="000771F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0771FE" w:rsidP="000771FE" w:rsidR="000771F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w:t>
      </w:r>
      <w:r w:rsidR="0017749D">
        <w:rPr>
          <w:rFonts w:cs="Times New Roman" w:eastAsia="Times New Roman"/>
          <w:szCs w:val="24"/>
          <w:lang w:eastAsia="hr-HR"/>
        </w:rPr>
        <w:t xml:space="preserve"> 15. siječnja 2016.</w:t>
      </w:r>
      <w:r w:rsidRPr="004A0343">
        <w:rPr>
          <w:rFonts w:cs="Times New Roman" w:eastAsia="Times New Roman"/>
          <w:szCs w:val="24"/>
          <w:lang w:eastAsia="hr-HR"/>
        </w:rPr>
        <w:t>.</w:t>
      </w:r>
    </w:p>
    <w:p w:rsidRDefault="000771FE" w:rsidP="000771FE" w:rsidR="000771FE"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0771FE" w:rsidP="000771FE" w:rsidR="000771FE"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0771FE" w:rsidP="000771FE" w:rsidR="000771F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771FE" w:rsidP="000771FE" w:rsidR="000771F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771FE" w:rsidP="000771FE" w:rsidR="000771F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0771FE" w:rsidP="000771FE" w:rsidR="000771FE"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0771FE" w:rsidP="000771FE" w:rsidR="000771F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0771FE" w:rsidP="000771FE" w:rsidR="000771F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0771FE" w:rsidP="000771FE" w:rsidR="000771F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0771FE" w:rsidP="000771FE" w:rsidR="000771FE"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771FE" w:rsidP="000771FE" w:rsidR="000771FE"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771FE" w:rsidP="000771FE" w:rsidR="000771FE" w:rsidRPr="004A0343"/>
    <w:p w:rsidRDefault="000771FE" w:rsidP="000771FE" w:rsidR="000771FE"/>
    <w:p w:rsidRDefault="000771FE" w:rsidP="000771FE" w:rsidR="000771FE"/>
    <w:p w:rsidRDefault="000771FE" w:rsidP="000771FE" w:rsidR="000771FE"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771FE" w:rsidP="000771FE" w:rsidR="000771FE"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771FE" w:rsidP="000771FE" w:rsidR="000771FE" w:rsidRPr="004A0343"/>
    <w:p w:rsidRDefault="000771FE" w:rsidP="000771FE" w:rsidR="000771FE"/>
    <w:p w:rsidRDefault="000771FE" w:rsidP="000771FE" w:rsidR="000771FE"/>
    <w:p w:rsidRDefault="000771FE" w:rsidP="000771FE" w:rsidR="000771FE"/>
    <w:p w:rsidRDefault="000771FE" w:rsidP="000771FE" w:rsidR="000771FE"/>
    <w:p w:rsidRDefault="000771FE" w:rsidP="000771FE" w:rsidR="000771FE"/>
    <w:p w:rsidRDefault="000771FE" w:rsidP="000771FE" w:rsidR="000771FE"/>
    <w:p w:rsidRDefault="000771FE" w:rsidP="000771FE" w:rsidR="000771FE"/>
    <w:p w:rsidRDefault="000771FE" w:rsidP="000771FE" w:rsidR="000771FE"/>
    <w:p w:rsidRDefault="000771FE" w:rsidP="000771FE" w:rsidR="000771FE"/>
    <w:p w:rsidRDefault="000771FE" w:rsidP="000771FE" w:rsidR="000771FE"/>
    <w:p w:rsidRDefault="000771FE" w:rsidP="000771FE" w:rsidR="000771FE"/>
    <w:p w:rsidRDefault="000771FE" w:rsidP="000771FE" w:rsidR="000771FE"/>
    <w:p w:rsidRDefault="000771FE" w:rsidP="000771FE" w:rsidR="000771FE"/>
    <w:p w:rsidRDefault="000771FE" w:rsidP="000771FE" w:rsidR="000771FE"/>
    <w:p w:rsidRDefault="000771FE" w:rsidP="000771FE" w:rsidR="000771FE"/>
    <w:p w:rsidRDefault="000771FE" w:rsidP="000771FE" w:rsidR="000771FE"/>
    <w:p w:rsidRDefault="000771FE" w:rsidP="000771FE" w:rsidR="000771FE"/>
    <w:p w:rsidRDefault="000771FE" w:rsidP="000771FE" w:rsidR="000771FE"/>
    <w:p w:rsidRDefault="000771FE" w:rsidP="000771FE" w:rsidR="000771FE"/>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49D" w:rsidR="002F224A">
      <w:pPr>
        <w:spacing w:lineRule="auto" w:line="240" w:after="0"/>
      </w:pPr>
      <w:r>
        <w:separator/>
      </w:r>
    </w:p>
  </w:endnote>
  <w:endnote w:id="0" w:type="continuationSeparator">
    <w:p w:rsidRDefault="0017749D" w:rsidR="002F224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49D" w:rsidR="002F224A">
      <w:pPr>
        <w:spacing w:lineRule="auto" w:line="240" w:after="0"/>
      </w:pPr>
      <w:r>
        <w:separator/>
      </w:r>
    </w:p>
  </w:footnote>
  <w:footnote w:id="0" w:type="continuationSeparator">
    <w:p w:rsidRDefault="0017749D" w:rsidR="002F224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38F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20C9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38F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0C99">
      <w:rPr>
        <w:rStyle w:val="Brojstranice"/>
        <w:noProof/>
      </w:rPr>
      <w:t>2</w:t>
    </w:r>
    <w:r>
      <w:rPr>
        <w:rStyle w:val="Brojstranice"/>
      </w:rPr>
      <w:fldChar w:fldCharType="end"/>
    </w:r>
  </w:p>
  <w:p w:rsidRDefault="00820C99"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71FE"/>
    <w:rsid w:val="00007925"/>
    <w:rsid w:val="0001401A"/>
    <w:rsid w:val="00020062"/>
    <w:rsid w:val="00026A18"/>
    <w:rsid w:val="00044F06"/>
    <w:rsid w:val="00047E7E"/>
    <w:rsid w:val="00076C11"/>
    <w:rsid w:val="000771FE"/>
    <w:rsid w:val="000A17B6"/>
    <w:rsid w:val="000C2152"/>
    <w:rsid w:val="000E2598"/>
    <w:rsid w:val="00116096"/>
    <w:rsid w:val="001352E1"/>
    <w:rsid w:val="0017749D"/>
    <w:rsid w:val="00186AB3"/>
    <w:rsid w:val="001A6380"/>
    <w:rsid w:val="001A7655"/>
    <w:rsid w:val="001D2C0F"/>
    <w:rsid w:val="002132E4"/>
    <w:rsid w:val="00216148"/>
    <w:rsid w:val="0022272F"/>
    <w:rsid w:val="00243D4A"/>
    <w:rsid w:val="00286150"/>
    <w:rsid w:val="002A024A"/>
    <w:rsid w:val="002B76C7"/>
    <w:rsid w:val="002E3CEE"/>
    <w:rsid w:val="002F224A"/>
    <w:rsid w:val="002F38FA"/>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20C99"/>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771F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0771FE"/>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0771FE"/>
  </w:style>
  <w:style w:styleId="Brojstranice" w:type="character">
    <w:name w:val="page number"/>
    <w:basedOn w:val="Zadanifontodlomka"/>
    <w:rsid w:val="000771FE"/>
  </w:style>
  <w:style w:styleId="Tekstbalonia" w:type="paragraph">
    <w:name w:val="Balloon Text"/>
    <w:basedOn w:val="Normal"/>
    <w:link w:val="TekstbaloniaChar"/>
    <w:uiPriority w:val="99"/>
    <w:semiHidden/>
    <w:unhideWhenUsed/>
    <w:rsid w:val="000771F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771FE"/>
    <w:rPr>
      <w:rFonts w:cs="Tahoma" w:hAnsi="Tahoma" w:ascii="Tahoma"/>
      <w:sz w:val="16"/>
      <w:szCs w:val="16"/>
    </w:rPr>
  </w:style>
  <w:style w:styleId="Tekstrezerviranogmjesta" w:type="character">
    <w:name w:val="Placeholder Text"/>
    <w:basedOn w:val="Zadanifontodlomka"/>
    <w:uiPriority w:val="99"/>
    <w:semiHidden/>
    <w:rsid w:val="00820C99"/>
    <w:rPr>
      <w:color w:val="808080"/>
      <w:bdr w:space="0" w:sz="0" w:color="auto" w:val="none"/>
      <w:shd w:fill="auto" w:color="auto" w:val="clear"/>
    </w:rPr>
  </w:style>
  <w:style w:customStyle="true" w:styleId="eSPISCCParagraphDefaultFont" w:type="character">
    <w:name w:val="eSPIS_CC_Paragraph Default Font"/>
    <w:basedOn w:val="Zadanifontodlomka"/>
    <w:rsid w:val="00820C9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20C99"/>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20C9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20C9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771F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0771FE"/>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0771FE"/>
  </w:style>
  <w:style w:styleId="Brojstranice" w:type="character">
    <w:name w:val="page number"/>
    <w:basedOn w:val="Zadanifontodlomka"/>
    <w:rsid w:val="000771FE"/>
  </w:style>
  <w:style w:styleId="Tekstbalonia" w:type="paragraph">
    <w:name w:val="Balloon Text"/>
    <w:basedOn w:val="Normal"/>
    <w:link w:val="TekstbaloniaChar"/>
    <w:uiPriority w:val="99"/>
    <w:semiHidden/>
    <w:unhideWhenUsed/>
    <w:rsid w:val="000771F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771FE"/>
    <w:rPr>
      <w:rFonts w:ascii="Tahoma" w:cs="Tahoma" w:hAnsi="Tahoma"/>
      <w:sz w:val="16"/>
      <w:szCs w:val="16"/>
    </w:rPr>
  </w:style>
  <w:style w:styleId="Tekstrezerviranogmjesta" w:type="character">
    <w:name w:val="Placeholder Text"/>
    <w:basedOn w:val="Zadanifontodlomka"/>
    <w:uiPriority w:val="99"/>
    <w:semiHidden/>
    <w:rsid w:val="00820C99"/>
    <w:rPr>
      <w:color w:val="808080"/>
      <w:bdr w:color="auto" w:space="0" w:sz="0" w:val="none"/>
      <w:shd w:color="auto" w:fill="auto" w:val="clear"/>
    </w:rPr>
  </w:style>
  <w:style w:customStyle="1" w:styleId="eSPISCCParagraphDefaultFont" w:type="character">
    <w:name w:val="eSPIS_CC_Paragraph Default Font"/>
    <w:basedOn w:val="Zadanifontodlomka"/>
    <w:rsid w:val="00820C9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20C99"/>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20C9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20C9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2652</izvorni_sadrzaj>
    <derivirana_varijabla naziv="DomainObject.Predmet.Broj_1">2652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St-2652/2015</izvorni_sadrzaj>
    <derivirana_varijabla naziv="DomainObject.Predmet.OznakaBroj_1">St-2652/2015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 ST-1099/14
             ST-302/15</izvorni_sadrzaj>
    <derivirana_varijabla naziv="DomainObject.Predmet.PrimjedbaSuca_1">VEZA - ST-1099/14
             ST-302/15</derivirana_varijabla>
  </DomainObject.Predmet.PrimjedbaSuca>
  <DomainObject.Predmet.PrimjedbaUpisnicara>
    <izvorni_sadrzaj/>
    <derivirana_varijabla naziv="DomainObject.Predmet.PrimjedbaUpisnicara_1"/>
  </DomainObject.Predmet.PrimjedbaUpisnicara>
  <DomainObject.Predmet.ProtustrankaFormated>
    <izvorni_sadrzaj>  Keti d.o.o.</izvorni_sadrzaj>
    <derivirana_varijabla naziv="DomainObject.Predmet.ProtustrankaFormated_1">  Keti d.o.o.</derivirana_varijabla>
  </DomainObject.Predmet.ProtustrankaFormated>
  <DomainObject.Predmet.ProtustrankaFormatedOIB>
    <izvorni_sadrzaj>  Keti d.o.o., OIB 68000823215</izvorni_sadrzaj>
    <derivirana_varijabla naziv="DomainObject.Predmet.ProtustrankaFormatedOIB_1">  Keti d.o.o., OIB 68000823215</derivirana_varijabla>
  </DomainObject.Predmet.ProtustrankaFormatedOIB>
  <DomainObject.Predmet.ProtustrankaFormatedWithAdress>
    <izvorni_sadrzaj> Keti d.o.o., Trogirska 20, 47000 Karlovac</izvorni_sadrzaj>
    <derivirana_varijabla naziv="DomainObject.Predmet.ProtustrankaFormatedWithAdress_1"> Keti d.o.o., Trogirska 20, 47000 Karlovac</derivirana_varijabla>
  </DomainObject.Predmet.ProtustrankaFormatedWithAdress>
  <DomainObject.Predmet.ProtustrankaFormatedWithAdressOIB>
    <izvorni_sadrzaj> Keti d.o.o., OIB 68000823215, Trogirska 20, 47000 Karlovac</izvorni_sadrzaj>
    <derivirana_varijabla naziv="DomainObject.Predmet.ProtustrankaFormatedWithAdressOIB_1"> Keti d.o.o., OIB 68000823215, Trogirska 20, 47000 Karlovac</derivirana_varijabla>
  </DomainObject.Predmet.ProtustrankaFormatedWithAdressOIB>
  <DomainObject.Predmet.ProtustrankaWithAdress>
    <izvorni_sadrzaj>Keti d.o.o. Trogirska 20, 47000 Karlovac</izvorni_sadrzaj>
    <derivirana_varijabla naziv="DomainObject.Predmet.ProtustrankaWithAdress_1">Keti d.o.o. Trogirska 20, 47000 Karlovac</derivirana_varijabla>
  </DomainObject.Predmet.ProtustrankaWithAdress>
  <DomainObject.Predmet.ProtustrankaWithAdressOIB>
    <izvorni_sadrzaj>Keti d.o.o., OIB 68000823215, Trogirska 20, 47000 Karlovac</izvorni_sadrzaj>
    <derivirana_varijabla naziv="DomainObject.Predmet.ProtustrankaWithAdressOIB_1">Keti d.o.o., OIB 68000823215, Trogirska 20, 47000 Karlovac</derivirana_varijabla>
  </DomainObject.Predmet.ProtustrankaWithAdressOIB>
  <DomainObject.Predmet.ProtustrankaNazivFormated>
    <izvorni_sadrzaj>Keti d.o.o.</izvorni_sadrzaj>
    <derivirana_varijabla naziv="DomainObject.Predmet.ProtustrankaNazivFormated_1">Keti d.o.o.</derivirana_varijabla>
  </DomainObject.Predmet.ProtustrankaNazivFormated>
  <DomainObject.Predmet.ProtustrankaNazivFormatedOIB>
    <izvorni_sadrzaj>Keti d.o.o., OIB 68000823215</izvorni_sadrzaj>
    <derivirana_varijabla naziv="DomainObject.Predmet.ProtustrankaNazivFormatedOIB_1">Keti d.o.o., OIB 68000823215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Keti d.o.o.</item>
    </izvorni_sadrzaj>
    <derivirana_varijabla naziv="DomainObject.Predmet.ProtuStrankaListFormated_1">
      <item>Keti d.o.o.</item>
    </derivirana_varijabla>
  </DomainObject.Predmet.ProtuStrankaListFormated>
  <DomainObject.Predmet.ProtuStrankaListFormatedOIB>
    <izvorni_sadrzaj>
      <item>Keti d.o.o., OIB 68000823215</item>
    </izvorni_sadrzaj>
    <derivirana_varijabla naziv="DomainObject.Predmet.ProtuStrankaListFormatedOIB_1">
      <item>Keti d.o.o., OIB 68000823215</item>
    </derivirana_varijabla>
  </DomainObject.Predmet.ProtuStrankaListFormatedOIB>
  <DomainObject.Predmet.ProtuStrankaListFormatedWithAdress>
    <izvorni_sadrzaj>
      <item>Keti d.o.o., Trogirska 20, 47000 Karlovac</item>
    </izvorni_sadrzaj>
    <derivirana_varijabla naziv="DomainObject.Predmet.ProtuStrankaListFormatedWithAdress_1">
      <item>Keti d.o.o., Trogirska 20, 47000 Karlovac</item>
    </derivirana_varijabla>
  </DomainObject.Predmet.ProtuStrankaListFormatedWithAdress>
  <DomainObject.Predmet.ProtuStrankaListFormatedWithAdressOIB>
    <izvorni_sadrzaj>
      <item>Keti d.o.o., OIB 68000823215, Trogirska 20, 47000 Karlovac</item>
    </izvorni_sadrzaj>
    <derivirana_varijabla naziv="DomainObject.Predmet.ProtuStrankaListFormatedWithAdressOIB_1">
      <item>Keti d.o.o., OIB 68000823215, Trogirska 20, 47000 Karlovac</item>
    </derivirana_varijabla>
  </DomainObject.Predmet.ProtuStrankaListFormatedWithAdressOIB>
  <DomainObject.Predmet.ProtuStrankaListNazivFormated>
    <izvorni_sadrzaj>
      <item>Keti d.o.o.</item>
    </izvorni_sadrzaj>
    <derivirana_varijabla naziv="DomainObject.Predmet.ProtuStrankaListNazivFormated_1">
      <item>Keti d.o.o.</item>
    </derivirana_varijabla>
  </DomainObject.Predmet.ProtuStrankaListNazivFormated>
  <DomainObject.Predmet.ProtuStrankaListNazivFormatedOIB>
    <izvorni_sadrzaj>
      <item>Keti d.o.o., OIB 68000823215</item>
    </izvorni_sadrzaj>
    <derivirana_varijabla naziv="DomainObject.Predmet.ProtuStrankaListNazivFormatedOIB_1">
      <item>Keti d.o.o., OIB 68000823215</item>
    </derivirana_varijabla>
  </DomainObject.Predmet.ProtuStrankaListNazivFormatedOIB>
  <DomainObject.Predmet.OstaliListFormated>
    <izvorni_sadrzaj>
      <item>Katarina Ajra</item>
      <item>Katica Nožarić</item>
      <item>Renato Hren</item>
    </izvorni_sadrzaj>
    <derivirana_varijabla naziv="DomainObject.Predmet.OstaliListFormated_1">
      <item>Katarina Ajra</item>
      <item>Katica Nožarić</item>
      <item>Renato Hren</item>
    </derivirana_varijabla>
  </DomainObject.Predmet.OstaliListFormated>
  <DomainObject.Predmet.OstaliListFormatedOIB>
    <izvorni_sadrzaj>
      <item>Katarina Ajra, OIB 56080044866</item>
      <item>Katica Nožarić, OIB 55680445176</item>
      <item>Renato Hren, OIB 22143065322</item>
    </izvorni_sadrzaj>
    <derivirana_varijabla naziv="DomainObject.Predmet.OstaliListFormatedOIB_1">
      <item>Katarina Ajra, OIB 56080044866</item>
      <item>Katica Nožarić, OIB 55680445176</item>
      <item>Renato Hren, OIB 22143065322</item>
    </derivirana_varijabla>
  </DomainObject.Predmet.OstaliListFormatedOIB>
  <DomainObject.Predmet.OstaliListFormatedWithAdress>
    <izvorni_sadrzaj>
      <item>Katarina Ajra, Dubrovačka 5/D, 47000 Karlovac</item>
      <item>Katica Nožarić, Trogirska 20, 47000 Karlovac</item>
      <item>Renato Hren, Gredička 23, 47000 Karlovac</item>
    </izvorni_sadrzaj>
    <derivirana_varijabla naziv="DomainObject.Predmet.OstaliListFormatedWithAdress_1">
      <item>Katarina Ajra, Dubrovačka 5/D, 47000 Karlovac</item>
      <item>Katica Nožarić, Trogirska 20, 47000 Karlovac</item>
      <item>Renato Hren, Gredička 23, 47000 Karlovac</item>
    </derivirana_varijabla>
  </DomainObject.Predmet.OstaliListFormatedWithAdress>
  <DomainObject.Predmet.OstaliListFormatedWithAdressOIB>
    <izvorni_sadrzaj>
      <item>Katarina Ajra, OIB 56080044866, Dubrovačka 5/D, 47000 Karlovac</item>
      <item>Katica Nožarić, OIB 55680445176, Trogirska 20, 47000 Karlovac</item>
      <item>Renato Hren, OIB 22143065322, Gredička 23, 47000 Karlovac</item>
    </izvorni_sadrzaj>
    <derivirana_varijabla naziv="DomainObject.Predmet.OstaliListFormatedWithAdressOIB_1">
      <item>Katarina Ajra, OIB 56080044866, Dubrovačka 5/D, 47000 Karlovac</item>
      <item>Katica Nožarić, OIB 55680445176, Trogirska 20, 47000 Karlovac</item>
      <item>Renato Hren, OIB 22143065322, Gredička 23, 47000 Karlovac</item>
    </derivirana_varijabla>
  </DomainObject.Predmet.OstaliListFormatedWithAdressOIB>
  <DomainObject.Predmet.OstaliListNazivFormated>
    <izvorni_sadrzaj>
      <item>Katarina Ajra</item>
      <item>Katica Nožarić</item>
      <item>Renato Hren</item>
    </izvorni_sadrzaj>
    <derivirana_varijabla naziv="DomainObject.Predmet.OstaliListNazivFormated_1">
      <item>Katarina Ajra</item>
      <item>Katica Nožarić</item>
      <item>Renato Hren</item>
    </derivirana_varijabla>
  </DomainObject.Predmet.OstaliListNazivFormated>
  <DomainObject.Predmet.OstaliListNazivFormatedOIB>
    <izvorni_sadrzaj>
      <item>Katarina Ajra, OIB 56080044866</item>
      <item>Katica Nožarić, OIB 55680445176</item>
      <item>Renato Hren, OIB 22143065322</item>
    </izvorni_sadrzaj>
    <derivirana_varijabla naziv="DomainObject.Predmet.OstaliListNazivFormatedOIB_1">
      <item>Katarina Ajra, OIB 56080044866</item>
      <item>Katica Nožarić, OIB 55680445176</item>
      <item>Renato Hren, OIB 22143065322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Keti d.o.o.</izvorni_sadrzaj>
    <derivirana_varijabla naziv="DomainObject.Predmet.ProtustrankaIDrugi_1">Keti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Keti d.o.o., OIB 68000823215, Trogirska 20, 47000 Karlovac</izvorni_sadrzaj>
    <derivirana_varijabla naziv="DomainObject.Predmet.ProtustrankaIDrugiAdressOIB_1">Keti d.o.o., OIB 68000823215, Trogirska 20,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Keti d.o.o.</item>
      <item>Katarina Ajra</item>
      <item>Katica Nožarić</item>
      <item>Renato Hren</item>
    </izvorni_sadrzaj>
    <derivirana_varijabla naziv="DomainObject.Predmet.SudioniciListNaziv_1">
      <item>Fina, RC Zagreb, podružnica Karlovac</item>
      <item>Keti d.o.o.</item>
      <item>Katarina Ajra</item>
      <item>Katica Nožarić</item>
      <item>Renato Hren</item>
    </derivirana_varijabla>
  </DomainObject.Predmet.SudioniciListNaziv>
  <DomainObject.Predmet.SudioniciListAdressOIB>
    <izvorni_sadrzaj>
      <item>Fina, RC Zagreb, podružnica Karlovac, OIB 85821130368, Vitezovićeva 1,47000 Karlovac</item>
      <item>Keti d.o.o., OIB 68000823215, Trogirska 20,47000 Karlovac</item>
      <item>Katarina Ajra, OIB 56080044866, Dubrovačka 5/D,47000 Karlovac</item>
      <item>Katica Nožarić, OIB 55680445176, Trogirska 20,47000 Karlovac</item>
      <item>Renato Hren, OIB 22143065322, Gredička 23,47000 Karlovac</item>
    </izvorni_sadrzaj>
    <derivirana_varijabla naziv="DomainObject.Predmet.SudioniciListAdressOIB_1">
      <item>Fina, RC Zagreb, podružnica Karlovac, OIB 85821130368, Vitezovićeva 1,47000 Karlovac</item>
      <item>Keti d.o.o., OIB 68000823215, Trogirska 20,47000 Karlovac</item>
      <item>Katarina Ajra, OIB 56080044866, Dubrovačka 5/D,47000 Karlovac</item>
      <item>Katica Nožarić, OIB 55680445176, Trogirska 20,47000 Karlovac</item>
      <item>Renato Hren, OIB 22143065322, Gredička 23,47000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68000823215</item>
      <item>, OIB 56080044866</item>
      <item>, OIB 55680445176</item>
      <item>, OIB 22143065322</item>
    </izvorni_sadrzaj>
    <derivirana_varijabla naziv="DomainObject.Predmet.SudioniciListNazivOIB_1">
      <item>, OIB 85821130368</item>
      <item>, OIB 68000823215</item>
      <item>, OIB 56080044866</item>
      <item>, OIB 55680445176</item>
      <item>, OIB 22143065322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1970</properties:Characters>
  <properties:Lines>82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2015-11-27T08:28:00Z</dcterms:created>
  <dc:creator>Vjekoslav Zaninović</dc:creator>
  <cp:lastModifiedBy>Željka Kordić</cp:lastModifiedBy>
  <cp:lastPrinted>2016-01-15T13:23:00Z</cp:lastPrinted>
  <dcterms:modified xmlns:xsi="http://www.w3.org/2001/XMLSchema-instance" xsi:type="dcterms:W3CDTF">2016-01-15T13:25:00Z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