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B22782" w:rsidR="006474ED" w:rsidRPr="00E003B6">
            <w:pPr>
              <w:jc w:val="right"/>
            </w:pPr>
            <w:r>
              <w:t>Poslovni broj: 11.St-989/2017</w:t>
            </w:r>
          </w:p>
        </w:tc>
      </w:tr>
    </w:tbl>
    <w:p w14:textId="4333c72" w14:paraId="4333c72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B22782" w:rsidRPr="00B22782">
        <w:t>u postupku radi naknade diobe STEČAJNE MASE IZA PRAETEXTUM d.o.o. u stečaju, OIB: 29204981252, Split, Lovretska 10</w:t>
      </w:r>
      <w:r w:rsidR="00AF4861">
        <w:t xml:space="preserve">, </w:t>
      </w:r>
      <w:r w:rsidR="00B375A4">
        <w:t>14</w:t>
      </w:r>
      <w:r w:rsidR="00B22782">
        <w:t>. veljače 2018</w:t>
      </w:r>
      <w:r w:rsidR="00B20346">
        <w:t>.</w:t>
      </w:r>
    </w:p>
    <w:p w:rsidRDefault="00B20346" w:rsidP="009C255B" w:rsidR="00293CF7" w:rsidRPr="009B5817">
      <w:pPr>
        <w:spacing w:after="20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1D5D43" w:rsidP="00B551FD" w:rsidR="00B37FED">
      <w:pPr>
        <w:ind w:firstLine="708"/>
        <w:jc w:val="both"/>
      </w:pPr>
      <w:r>
        <w:t xml:space="preserve">I. </w:t>
      </w:r>
      <w:r w:rsidR="004870B3">
        <w:t>Daje</w:t>
      </w:r>
      <w:r w:rsidR="00A52C51" w:rsidRPr="00A52C51">
        <w:t xml:space="preserve"> se suglasnost</w:t>
      </w:r>
      <w:r w:rsidR="004870B3">
        <w:t xml:space="preserve"> stečajno</w:t>
      </w:r>
      <w:r w:rsidR="00B22782">
        <w:t>j</w:t>
      </w:r>
      <w:r w:rsidR="004870B3">
        <w:t xml:space="preserve"> upravitelj</w:t>
      </w:r>
      <w:r w:rsidR="00B22782">
        <w:t>ici</w:t>
      </w:r>
      <w:r w:rsidR="00A52C51" w:rsidRPr="00A52C51">
        <w:t xml:space="preserve"> </w:t>
      </w:r>
      <w:r w:rsidR="004870B3">
        <w:t xml:space="preserve">na </w:t>
      </w:r>
      <w:r w:rsidR="000F4764">
        <w:t>I</w:t>
      </w:r>
      <w:r w:rsidR="004870B3">
        <w:t>.</w:t>
      </w:r>
      <w:r w:rsidR="00A52C51" w:rsidRPr="00A52C51">
        <w:t xml:space="preserve"> djelomičn</w:t>
      </w:r>
      <w:r w:rsidR="004870B3">
        <w:t>u</w:t>
      </w:r>
      <w:r w:rsidR="00A52C51" w:rsidRPr="00A52C51">
        <w:t xml:space="preserve"> diob</w:t>
      </w:r>
      <w:r w:rsidR="004870B3">
        <w:t>u</w:t>
      </w:r>
      <w:r w:rsidR="00A52C51" w:rsidRPr="00A52C51">
        <w:t xml:space="preserve"> </w:t>
      </w:r>
      <w:r w:rsidR="006558C2">
        <w:t xml:space="preserve">raspoložive stečajne mase </w:t>
      </w:r>
      <w:r w:rsidR="00A52C51" w:rsidRPr="00A52C51">
        <w:t>u skladu s diob</w:t>
      </w:r>
      <w:r w:rsidR="00A52C51">
        <w:t>e</w:t>
      </w:r>
      <w:r w:rsidR="00A52C51" w:rsidRPr="00A52C51">
        <w:t xml:space="preserve">nim popisom zaprimljenim kod ovog suda </w:t>
      </w:r>
      <w:r w:rsidR="00B22782">
        <w:t>6. veljače 2018</w:t>
      </w:r>
      <w:r w:rsidR="00B20346">
        <w:t>. i javno objavljenim</w:t>
      </w:r>
      <w:r w:rsidR="00B37FED">
        <w:t xml:space="preserve"> na mrežnoj str</w:t>
      </w:r>
      <w:r w:rsidR="005169FD">
        <w:t>ani</w:t>
      </w:r>
      <w:r w:rsidR="000F4764">
        <w:t xml:space="preserve">ci e-Oglasna ploča sudova </w:t>
      </w:r>
      <w:r w:rsidR="00B22782">
        <w:t>9. veljače 2018</w:t>
      </w:r>
      <w:r w:rsidR="00B20346">
        <w:t>.</w:t>
      </w:r>
      <w:r w:rsidR="00B37FED">
        <w:t xml:space="preserve">, a prema kojem </w:t>
      </w:r>
      <w:r w:rsidR="00B37FED" w:rsidRPr="00A52C51">
        <w:t xml:space="preserve">će </w:t>
      </w:r>
      <w:r w:rsidR="00B20346">
        <w:t xml:space="preserve">se </w:t>
      </w:r>
      <w:r w:rsidR="00B22782">
        <w:t>jedini stečajni vjerovnik II. višeg isplatnog</w:t>
      </w:r>
      <w:r w:rsidR="00B20346">
        <w:t xml:space="preserve"> reda</w:t>
      </w:r>
      <w:r w:rsidR="00B37FED">
        <w:t xml:space="preserve"> </w:t>
      </w:r>
      <w:r w:rsidR="007419A5">
        <w:t xml:space="preserve">u cijelosti (100%) </w:t>
      </w:r>
      <w:r w:rsidR="00B20346">
        <w:t>namiriti</w:t>
      </w:r>
      <w:r w:rsidR="00B37FED">
        <w:t xml:space="preserve"> </w:t>
      </w:r>
      <w:r w:rsidR="007419A5">
        <w:t>svoju</w:t>
      </w:r>
      <w:r w:rsidR="00B20346">
        <w:t xml:space="preserve"> utvrđen</w:t>
      </w:r>
      <w:r w:rsidR="007419A5">
        <w:t>u</w:t>
      </w:r>
      <w:r w:rsidR="00B20346">
        <w:t xml:space="preserve"> tražbin</w:t>
      </w:r>
      <w:r w:rsidR="007419A5">
        <w:t>u</w:t>
      </w:r>
      <w:r w:rsidR="000F4764">
        <w:t>.</w:t>
      </w:r>
    </w:p>
    <w:p w:rsidRDefault="001D5D43" w:rsidP="001D5D43" w:rsidR="001D5D43">
      <w:pPr>
        <w:spacing w:before="160"/>
        <w:ind w:firstLine="709"/>
        <w:jc w:val="both"/>
      </w:pPr>
      <w:r>
        <w:t>II. Vjerovnici mogu sudu podnijeti prigovor na diobni popis u roku od 8 dana nakon isteka roka od 15 dana od objave popisa tražbina koje se uzimaju u obzir pri diobi.</w:t>
      </w:r>
    </w:p>
    <w:p w:rsidRDefault="009B5032" w:rsidP="001D5D43" w:rsidR="009B5032">
      <w:pPr>
        <w:spacing w:before="160"/>
        <w:ind w:firstLine="709"/>
        <w:jc w:val="both"/>
      </w:pPr>
      <w:r>
        <w:t>III. Diobi se može pristupiti nakon isteka roka za prigovore na diobni popis te nakon pravomoćnosti ovoga rješenja.</w:t>
      </w:r>
    </w:p>
    <w:p w:rsidRDefault="00293CF7" w:rsidP="001D5D43" w:rsidR="006B0B13" w:rsidRPr="00716CB0">
      <w:pPr>
        <w:spacing w:after="160" w:before="240"/>
        <w:jc w:val="center"/>
      </w:pPr>
      <w:r w:rsidRPr="00716CB0">
        <w:t>Obrazloženje</w:t>
      </w:r>
    </w:p>
    <w:p w:rsidRDefault="00B22782" w:rsidP="00B22782" w:rsidR="00B22782" w:rsidRPr="00B22782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Rješenjem ovog suda 11.St-575/2016 od 10. siječnja 2017. otvoren i zaključen stečajni postupak nad dužnikom PRAETEXTUM d.o.o., OIB: 85314014166, Supetar, Bana Josipa Jelačića 7. Istim rješenjem za stečajnog upravitelja imenovana je stečajna upraviteljica sa liste ˝B˝ - Dinka Trumbić iz Splita, Lovretska 10, OIB: 43468134790.</w:t>
      </w:r>
    </w:p>
    <w:p w:rsidRDefault="00B22782" w:rsidP="00B22782" w:rsidR="00B22782" w:rsidRPr="00B22782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Dana 24. kolovoza 2017. godine stečajna upraviteljica Dinka Trumbić podnijela je prijedlog za nastavak postupka, pa je stečajna pisarnica ovog suda zavela spis pod novi broj St-989/2017.</w:t>
      </w:r>
    </w:p>
    <w:p w:rsidRDefault="00B22782" w:rsidP="00B22782" w:rsidR="00B20346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Rješenjem ovog suda 11. St-989/2017 od 24. listopada 2017. određen je nastavak postupka radi naknadne diobe stečajne mase stečajnog dužnika PRAETEXTUM d.o.o., OIB: 85314014166, Supetar, Bana Josipa Jelačića 7.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Dana </w:t>
      </w:r>
      <w:r w:rsidR="00B22782">
        <w:rPr>
          <w:rFonts w:eastAsia="Calibri"/>
          <w:lang w:eastAsia="en-US"/>
        </w:rPr>
        <w:t>6. veljače 2018</w:t>
      </w:r>
      <w:r>
        <w:rPr>
          <w:rFonts w:eastAsia="Calibri"/>
          <w:lang w:eastAsia="en-US"/>
        </w:rPr>
        <w:t>. stečajn</w:t>
      </w:r>
      <w:r w:rsidR="00B22782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upravitelj</w:t>
      </w:r>
      <w:r w:rsidR="00B22782">
        <w:rPr>
          <w:rFonts w:eastAsia="Calibri"/>
          <w:lang w:eastAsia="en-US"/>
        </w:rPr>
        <w:t>ica</w:t>
      </w:r>
      <w:r>
        <w:rPr>
          <w:rFonts w:eastAsia="Calibri"/>
          <w:lang w:eastAsia="en-US"/>
        </w:rPr>
        <w:t xml:space="preserve"> dostavi</w:t>
      </w:r>
      <w:r w:rsidR="00B22782">
        <w:rPr>
          <w:rFonts w:eastAsia="Calibri"/>
          <w:lang w:eastAsia="en-US"/>
        </w:rPr>
        <w:t>la</w:t>
      </w:r>
      <w:r>
        <w:rPr>
          <w:rFonts w:eastAsia="Calibri"/>
          <w:lang w:eastAsia="en-US"/>
        </w:rPr>
        <w:t xml:space="preserve"> je sudu prijedlog I. djelomične diobe </w:t>
      </w:r>
      <w:r w:rsidR="009B5032">
        <w:rPr>
          <w:rFonts w:eastAsia="Calibri"/>
          <w:lang w:eastAsia="en-US"/>
        </w:rPr>
        <w:t>kojom bi se iz stečajne mase u iznosu od 19.571,88 kn u cijelosti (100% utvrđene tražbine) namirio jedini stečajni vjerovnik (II. višeg isplatnog reda) – Republika Hrvatska, Ministarstvo financija, Porezna uprava, s utvrđenom tražbinom u iznosu od 212,99 kn.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Odredbom čl. 273. st. 3. </w:t>
      </w:r>
      <w:r w:rsidRPr="001D5D43">
        <w:rPr>
          <w:rFonts w:eastAsia="Calibri"/>
          <w:lang w:eastAsia="en-US"/>
        </w:rPr>
        <w:t>Stečajnog zakona („Narodne novine“ 71/15 i 104/17; dalje SZ)</w:t>
      </w:r>
      <w:r>
        <w:rPr>
          <w:rFonts w:eastAsia="Calibri"/>
          <w:lang w:eastAsia="en-US"/>
        </w:rPr>
        <w:t xml:space="preserve"> propisano je da diobe obavlja stečajni upravitelj. Prije svake diobe stečajni upravitelj je dužan dobiti suglasnost odbora vjerovnika, odnosno suda, ako odbor vjerovnika nije osnovan. 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Odredbom čl. 274. SZ-a propisano je da će prije diobe stečajni upravitelj sastaviti popis tražbina koje se uzimaju u obzir pri diobi. Tražbine radnika i prijašnjih dužnikovih radnika nastale do dana otvaranja stečajnog postupka iz radnoga odnosa uzimaju se u obzir u bruto iznosu. Popis mora sadržavati zbroj tražbina i raspoloživi iznos iz stečajne mase koji će se raspodijeliti vjerovnicima. Popis će se objaviti na </w:t>
      </w:r>
      <w:r w:rsidRPr="001D5D43">
        <w:rPr>
          <w:rFonts w:eastAsia="Calibri"/>
          <w:lang w:eastAsia="en-US"/>
        </w:rPr>
        <w:t>mrežnoj stranici e-Oglasna ploča sudova.</w:t>
      </w:r>
      <w:r>
        <w:rPr>
          <w:rFonts w:eastAsia="Calibri"/>
          <w:lang w:eastAsia="en-US"/>
        </w:rPr>
        <w:t xml:space="preserve"> </w:t>
      </w:r>
    </w:p>
    <w:p w:rsidRDefault="00D3436A" w:rsidP="001D5D43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Nakon što je izvršio pregled tablic</w:t>
      </w:r>
      <w:r w:rsidR="001D5D43">
        <w:rPr>
          <w:rFonts w:eastAsia="Calibri"/>
          <w:lang w:eastAsia="en-US"/>
        </w:rPr>
        <w:t>e ispitanih tražbina i rješenje</w:t>
      </w:r>
      <w:r w:rsidR="00B217A0">
        <w:rPr>
          <w:rFonts w:eastAsia="Calibri"/>
          <w:lang w:eastAsia="en-US"/>
        </w:rPr>
        <w:t xml:space="preserve"> ovoga suda</w:t>
      </w:r>
      <w:r>
        <w:rPr>
          <w:rFonts w:eastAsia="Calibri"/>
          <w:lang w:eastAsia="en-US"/>
        </w:rPr>
        <w:t xml:space="preserve"> o utvrđenim tražbinama broj St-</w:t>
      </w:r>
      <w:r w:rsidR="00B22782">
        <w:rPr>
          <w:rFonts w:eastAsia="Calibri"/>
          <w:lang w:eastAsia="en-US"/>
        </w:rPr>
        <w:t>989/2017</w:t>
      </w:r>
      <w:r>
        <w:rPr>
          <w:rFonts w:eastAsia="Calibri"/>
          <w:lang w:eastAsia="en-US"/>
        </w:rPr>
        <w:t xml:space="preserve"> od </w:t>
      </w:r>
      <w:r w:rsidR="00B22782">
        <w:rPr>
          <w:rFonts w:eastAsia="Calibri"/>
          <w:lang w:eastAsia="en-US"/>
        </w:rPr>
        <w:t>19. prosinca</w:t>
      </w:r>
      <w:r w:rsidR="001D5D43">
        <w:rPr>
          <w:rFonts w:eastAsia="Calibri"/>
          <w:lang w:eastAsia="en-US"/>
        </w:rPr>
        <w:t xml:space="preserve"> 2017.,</w:t>
      </w:r>
      <w:r w:rsidR="00B217A0">
        <w:rPr>
          <w:rFonts w:eastAsia="Calibri"/>
          <w:lang w:eastAsia="en-US"/>
        </w:rPr>
        <w:t xml:space="preserve"> </w:t>
      </w:r>
      <w:r w:rsidR="00BB2C34" w:rsidRPr="00BB2C34">
        <w:rPr>
          <w:rFonts w:eastAsia="Calibri"/>
          <w:lang w:eastAsia="en-US"/>
        </w:rPr>
        <w:t>ovaj sud smatra kako ne p</w:t>
      </w:r>
      <w:r w:rsidR="00752280">
        <w:rPr>
          <w:rFonts w:eastAsia="Calibri"/>
          <w:lang w:eastAsia="en-US"/>
        </w:rPr>
        <w:t xml:space="preserve">ostoje zapreke da se pristupi </w:t>
      </w:r>
      <w:r w:rsidR="00341C74">
        <w:rPr>
          <w:rFonts w:eastAsia="Calibri"/>
          <w:lang w:eastAsia="en-US"/>
        </w:rPr>
        <w:t xml:space="preserve">I. </w:t>
      </w:r>
      <w:r w:rsidR="00752280">
        <w:rPr>
          <w:rFonts w:eastAsia="Calibri"/>
          <w:lang w:eastAsia="en-US"/>
        </w:rPr>
        <w:t>d</w:t>
      </w:r>
      <w:r w:rsidR="00BB2C34" w:rsidRPr="00BB2C34">
        <w:rPr>
          <w:rFonts w:eastAsia="Calibri"/>
          <w:lang w:eastAsia="en-US"/>
        </w:rPr>
        <w:t>jelomičnoj diobi novčanih sredstava u ovom stečajnom postupku</w:t>
      </w:r>
      <w:r w:rsidR="001D5D43">
        <w:rPr>
          <w:rFonts w:eastAsia="Calibri"/>
          <w:lang w:eastAsia="en-US"/>
        </w:rPr>
        <w:t xml:space="preserve"> </w:t>
      </w:r>
      <w:r w:rsidR="00752280">
        <w:rPr>
          <w:rFonts w:eastAsia="Calibri"/>
          <w:lang w:eastAsia="en-US"/>
        </w:rPr>
        <w:t xml:space="preserve">pa je </w:t>
      </w:r>
      <w:r w:rsidR="00BB2C34" w:rsidRPr="00BB2C34">
        <w:rPr>
          <w:rFonts w:eastAsia="Calibri"/>
          <w:lang w:eastAsia="en-US"/>
        </w:rPr>
        <w:t>u smislu odredb</w:t>
      </w:r>
      <w:r w:rsidR="00752280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 čl.</w:t>
      </w:r>
      <w:r w:rsidR="001D5D43">
        <w:rPr>
          <w:rFonts w:eastAsia="Calibri"/>
          <w:lang w:eastAsia="en-US"/>
        </w:rPr>
        <w:t xml:space="preserve"> 273., 274., 275. i 280. SZ-a</w:t>
      </w:r>
      <w:r w:rsidR="00BB2C34" w:rsidRPr="00BB2C34">
        <w:rPr>
          <w:rFonts w:eastAsia="Calibri"/>
          <w:lang w:eastAsia="en-US"/>
        </w:rPr>
        <w:t xml:space="preserve"> odlučeno kao u izreci ovog</w:t>
      </w:r>
      <w:r w:rsidR="001D5D43">
        <w:rPr>
          <w:rFonts w:eastAsia="Calibri"/>
          <w:lang w:eastAsia="en-US"/>
        </w:rPr>
        <w:t xml:space="preserve"> rješenja</w:t>
      </w:r>
      <w:r w:rsidR="00BB2C34" w:rsidRPr="00BB2C34">
        <w:rPr>
          <w:rFonts w:eastAsia="Calibri"/>
          <w:lang w:eastAsia="en-US"/>
        </w:rPr>
        <w:t>.</w:t>
      </w:r>
    </w:p>
    <w:p w:rsidRDefault="00BB2C34" w:rsidP="001D5D43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Djelomična dioba će se provesti tek po isteku rok</w:t>
      </w:r>
      <w:r w:rsidR="005169FD">
        <w:rPr>
          <w:rFonts w:eastAsia="Calibri"/>
          <w:lang w:eastAsia="en-US"/>
        </w:rPr>
        <w:t>a</w:t>
      </w:r>
      <w:r w:rsidRPr="00BB2C34">
        <w:rPr>
          <w:rFonts w:eastAsia="Calibri"/>
          <w:lang w:eastAsia="en-US"/>
        </w:rPr>
        <w:t xml:space="preserve"> iz čl. </w:t>
      </w:r>
      <w:r w:rsidR="001D5D43">
        <w:rPr>
          <w:rFonts w:eastAsia="Calibri"/>
          <w:lang w:eastAsia="en-US"/>
        </w:rPr>
        <w:t xml:space="preserve">280. u vezi sa čl. 275. </w:t>
      </w:r>
      <w:r w:rsidRPr="00BB2C34">
        <w:rPr>
          <w:rFonts w:eastAsia="Calibri"/>
          <w:lang w:eastAsia="en-US"/>
        </w:rPr>
        <w:t>SZ-a, odnosno nakon što rješenje o eventualnom ispravku diobnog popisa postane pravomoćno.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B375A4">
        <w:rPr>
          <w:rFonts w:eastAsia="Calibri"/>
          <w:lang w:eastAsia="en-US"/>
        </w:rPr>
        <w:t>14</w:t>
      </w:r>
      <w:r w:rsidR="00B22782">
        <w:rPr>
          <w:rFonts w:eastAsia="Calibri"/>
          <w:lang w:eastAsia="en-US"/>
        </w:rPr>
        <w:t>. veljače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B22782">
        <w:rPr>
          <w:rFonts w:eastAsia="Calibri"/>
          <w:lang w:eastAsia="en-US"/>
        </w:rPr>
        <w:t>stečajnoj upraviteljici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6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B22782">
      <w:t>989/2017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46E9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4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4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I. djelomičnu diobu</izvorni_sadrzaj>
    <derivirana_varijabla naziv="DomainObject.Primjedba_1">Suglasnost za I. djelomičnu diobu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PRAETEXTUM d.o.o. za turizam u stečaju</izvorni_sadrzaj>
    <derivirana_varijabla naziv="DomainObject.Predmet.ProtustrankaFormated_1">  Stečajna masa iza PRAETEXTUM d.o.o. za turizam u stečaju</derivirana_varijabla>
  </DomainObject.Predmet.ProtustrankaFormated>
  <DomainObject.Predmet.ProtustrankaFormatedOIB>
    <izvorni_sadrzaj>  Stečajna masa iza PRAETEXTUM d.o.o. za turizam u stečaju, OIB 29204981252</izvorni_sadrzaj>
    <derivirana_varijabla naziv="DomainObject.Predmet.ProtustrankaFormatedOIB_1">  Stečajna masa iza PRAETEXTUM d.o.o. za turizam u stečaju, OIB 29204981252</derivirana_varijabla>
  </DomainObject.Predmet.ProtustrankaFormatedOIB>
  <DomainObject.Predmet.ProtustrankaFormatedWithAdress>
    <izvorni_sadrzaj> Stečajna masa iza PRAETEXTUM d.o.o. za turizam u stečaju, Lovretska 10, 21000 Split</izvorni_sadrzaj>
    <derivirana_varijabla naziv="DomainObject.Predmet.ProtustrankaFormatedWithAdress_1"> Stečajna masa iza PRAETEXTUM d.o.o. za turizam u stečaju, Lovretska 10, 21000 Split</derivirana_varijabla>
  </DomainObject.Predmet.ProtustrankaFormatedWithAdress>
  <DomainObject.Predmet.ProtustrankaFormatedWithAdressOIB>
    <izvorni_sadrzaj> Stečajna masa iza PRAETEXTUM d.o.o. za turizam u stečaju, OIB 29204981252, Lovretska 10, 21000 Split</izvorni_sadrzaj>
    <derivirana_varijabla naziv="DomainObject.Predmet.ProtustrankaFormatedWithAdressOIB_1"> Stečajna masa iza PRAETEXTUM d.o.o. za turizam u stečaju, OIB 29204981252, Lovretska 10, 21000 Split</derivirana_varijabla>
  </DomainObject.Predmet.ProtustrankaFormatedWithAdressOIB>
  <DomainObject.Predmet.ProtustrankaWithAdress>
    <izvorni_sadrzaj>Stečajna masa iza PRAETEXTUM d.o.o. za turizam u stečaju Lovretska 10, 21000 Split</izvorni_sadrzaj>
    <derivirana_varijabla naziv="DomainObject.Predmet.ProtustrankaWithAdress_1">Stečajna masa iza PRAETEXTUM d.o.o. za turizam u stečaju Lovretska 10, 21000 Split</derivirana_varijabla>
  </DomainObject.Predmet.ProtustrankaWithAdress>
  <DomainObject.Predmet.ProtustrankaWithAdressOIB>
    <izvorni_sadrzaj>Stečajna masa iza PRAETEXTUM d.o.o. za turizam u stečaju, OIB 29204981252, Lovretska 10, 21000 Split</izvorni_sadrzaj>
    <derivirana_varijabla naziv="DomainObject.Predmet.ProtustrankaWithAdressOIB_1">Stečajna masa iza PRAETEXTUM d.o.o. za turizam u stečaju, OIB 29204981252, Lovretska 10, 21000 Split</derivirana_varijabla>
  </DomainObject.Predmet.ProtustrankaWithAdressOIB>
  <DomainObject.Predmet.ProtustrankaNazivFormated>
    <izvorni_sadrzaj>Stečajna masa iza PRAETEXTUM d.o.o. za turizam u stečaju</izvorni_sadrzaj>
    <derivirana_varijabla naziv="DomainObject.Predmet.ProtustrankaNazivFormated_1">Stečajna masa iza PRAETEXTUM d.o.o. za turizam u stečaju</derivirana_varijabla>
  </DomainObject.Predmet.ProtustrankaNazivFormated>
  <DomainObject.Predmet.ProtustrankaNazivFormatedOIB>
    <izvorni_sadrzaj>Stečajna masa iza PRAETEXTUM d.o.o. za turizam u stečaju, OIB 29204981252</izvorni_sadrzaj>
    <derivirana_varijabla naziv="DomainObject.Predmet.ProtustrankaNazivFormatedOIB_1">Stečajna masa iza PRAETEXTUM d.o.o. za turizam u stečaju, OIB 29204981252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PRAETEXTUM d.o.o. za turizam u stečaju</item>
    </izvorni_sadrzaj>
    <derivirana_varijabla naziv="DomainObject.Predmet.ProtuStrankaListFormated_1">
      <item>Stečajna masa iza PRAETEXTUM d.o.o. za turizam u stečaju</item>
    </derivirana_varijabla>
  </DomainObject.Predmet.ProtuStrankaListFormated>
  <DomainObject.Predmet.ProtuStrankaListFormatedOIB>
    <izvorni_sadrzaj>
      <item>Stečajna masa iza PRAETEXTUM d.o.o. za turizam u stečaju, OIB 29204981252</item>
    </izvorni_sadrzaj>
    <derivirana_varijabla naziv="DomainObject.Predmet.ProtuStrankaListFormatedOIB_1">
      <item>Stečajna masa iza PRAETEXTUM d.o.o. za turizam u stečaju, OIB 29204981252</item>
    </derivirana_varijabla>
  </DomainObject.Predmet.ProtuStrankaListFormatedOIB>
  <DomainObject.Predmet.ProtuStrankaListFormatedWithAdress>
    <izvorni_sadrzaj>
      <item>Stečajna masa iza PRAETEXTUM d.o.o. za turizam u stečaju, Lovretska 10, 21000 Split</item>
    </izvorni_sadrzaj>
    <derivirana_varijabla naziv="DomainObject.Predmet.ProtuStrankaListFormatedWithAdress_1">
      <item>Stečajna masa iza PRAETEXTUM d.o.o. za turizam u stečaju, Lovretska 10, 21000 Split</item>
    </derivirana_varijabla>
  </DomainObject.Predmet.ProtuStrankaListFormatedWithAdress>
  <DomainObject.Predmet.ProtuStrankaListFormatedWithAdressOIB>
    <izvorni_sadrzaj>
      <item>Stečajna masa iza PRAETEXTUM d.o.o. za turizam u stečaju, OIB 29204981252, Lovretska 10, 21000 Split</item>
    </izvorni_sadrzaj>
    <derivirana_varijabla naziv="DomainObject.Predmet.ProtuStrankaListFormatedWithAdressOIB_1">
      <item>Stečajna masa iza PRAETEXTUM d.o.o. za turizam u stečaju, OIB 29204981252, Lovretska 10, 21000 Split</item>
    </derivirana_varijabla>
  </DomainObject.Predmet.ProtuStrankaListFormatedWithAdressOIB>
  <DomainObject.Predmet.ProtuStrankaListNazivFormated>
    <izvorni_sadrzaj>
      <item>Stečajna masa iza PRAETEXTUM d.o.o. za turizam u stečaju</item>
    </izvorni_sadrzaj>
    <derivirana_varijabla naziv="DomainObject.Predmet.ProtuStrankaListNazivFormated_1">
      <item>Stečajna masa iza PRAETEXTUM d.o.o. za turizam u stečaju</item>
    </derivirana_varijabla>
  </DomainObject.Predmet.ProtuStrankaListNazivFormated>
  <DomainObject.Predmet.ProtuStrankaListNazivFormatedOIB>
    <izvorni_sadrzaj>
      <item>Stečajna masa iza PRAETEXTUM d.o.o. za turizam u stečaju, OIB 29204981252</item>
    </izvorni_sadrzaj>
    <derivirana_varijabla naziv="DomainObject.Predmet.ProtuStrankaListNazivFormatedOIB_1">
      <item>Stečajna masa iza PRAETEXTUM d.o.o. za turizam u stečaju, OIB 29204981252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PRAETEXTUM d.o.o. za turizam u stečaju</izvorni_sadrzaj>
    <derivirana_varijabla naziv="DomainObject.Predmet.ProtustrankaIDrugi_1">Stečajna masa iza PRAETEXTUM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PRAETEXTUM d.o.o. za turizam u stečaju, OIB 29204981252, Lovretska 10, 21000 Split</izvorni_sadrzaj>
    <derivirana_varijabla naziv="DomainObject.Predmet.ProtustrankaIDrugiAdressOIB_1">Stečajna masa iza PRAETEXTUM d.o.o. za turizam u stečaju, OIB 29204981252,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PRAETEXTUM d.o.o. za turizam u stečaju</item>
      <item>FINANCIJSKA AGENCIJA, RC SPLIT</item>
    </izvorni_sadrzaj>
    <derivirana_varijabla naziv="DomainObject.Predmet.SudioniciListNaziv_1">
      <item>Stečajna masa iza PRAETEXTUM d.o.o. za turizam u stečaju</item>
      <item>FINANCIJSKA AGENCIJA, RC SPLIT</item>
    </derivirana_varijabla>
  </DomainObject.Predmet.SudioniciListNaziv>
  <DomainObject.Predmet.SudioniciListAdressOIB>
    <izvorni_sadrzaj>
      <item>Stečajna masa iza PRAETEXTUM d.o.o. za turizam u stečaju, OIB 29204981252,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PRAETEXTUM d.o.o. za turizam u stečaju, OIB 29204981252,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29204981252</item>
      <item>, OIB 85821130368</item>
    </izvorni_sadrzaj>
    <derivirana_varijabla naziv="DomainObject.Predmet.SudioniciListNazivOIB_1">
      <item>, OIB 29204981252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ACB33-AF19-4FEF-A873-405642299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591</properties:Words>
  <properties:Characters>3257</properties:Characters>
  <properties:Lines>73</properties:Lines>
  <properties:Paragraphs>28</properties:Paragraphs>
  <properties:TotalTime>68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2018-02-14T11:19:00Z</cp:lastPrinted>
  <dcterms:modified xmlns:xsi="http://www.w3.org/2001/XMLSchema-instance" xsi:type="dcterms:W3CDTF">2018-02-14T11:22:00Z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