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fcd98" w14:paraId="8afcd98" w:rsidRDefault="00872061" w:rsidP="00872061" w:rsidR="00872061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2061" w:rsidP="00872061" w:rsidR="00872061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872061" w:rsidP="00872061" w:rsidR="00872061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872061" w:rsidP="00872061" w:rsidR="00872061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872061" w:rsidP="00872061" w:rsidR="00872061"/>
    <w:p w:rsidRDefault="00872061" w:rsidP="00872061" w:rsidR="0087206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872061" w:rsidP="00872061" w:rsidR="0087206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872061" w:rsidP="00872061" w:rsidR="0087206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872061" w:rsidP="00872061" w:rsidR="0087206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72061" w:rsidP="00872061" w:rsidR="00872061" w:rsidRPr="003B469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4456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ROBUSTUS d. o. o. Rovinj, D. Segalla 8, OIB 20180544859, MBS 040160110, 14. prosinca</w:t>
      </w:r>
      <w:r w:rsidRPr="00D05CA9">
        <w:rPr>
          <w:rFonts w:cs="Times New Roman" w:eastAsia="Times New Roman"/>
          <w:szCs w:val="24"/>
          <w:lang w:eastAsia="hr-HR"/>
        </w:rPr>
        <w:t xml:space="preserve"> 2015</w:t>
      </w:r>
      <w:r>
        <w:rPr>
          <w:rFonts w:cs="Times New Roman" w:eastAsia="Times New Roman"/>
          <w:szCs w:val="24"/>
          <w:lang w:eastAsia="hr-HR"/>
        </w:rPr>
        <w:t xml:space="preserve">. </w:t>
      </w:r>
    </w:p>
    <w:p w:rsidRDefault="00872061" w:rsidP="00872061" w:rsidR="0087206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72061" w:rsidP="00872061" w:rsidR="0087206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872061" w:rsidP="00872061" w:rsidR="0087206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72061" w:rsidP="00872061" w:rsidR="00872061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ROBUSTUS d. o. o. Rovinj, D. Segalla 8, OIB 20180544859, MBS 040160110.</w:t>
      </w:r>
    </w:p>
    <w:p w:rsidRDefault="00872061" w:rsidP="00872061" w:rsidR="00872061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872061" w:rsidP="00872061" w:rsidR="00872061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872061" w:rsidP="00872061" w:rsidR="0087206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872061" w:rsidP="00872061" w:rsidR="0087206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</w:t>
      </w:r>
      <w:r>
        <w:rPr>
          <w:rFonts w:cs="Times New Roman" w:eastAsia="Times New Roman"/>
          <w:szCs w:val="24"/>
          <w:lang w:eastAsia="hr-HR"/>
        </w:rPr>
        <w:t>44</w:t>
      </w:r>
      <w:r w:rsidRPr="00D05CA9">
        <w:rPr>
          <w:rFonts w:cs="Times New Roman" w:eastAsia="Times New Roman"/>
          <w:szCs w:val="24"/>
          <w:lang w:eastAsia="hr-HR"/>
        </w:rPr>
        <w:t>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521317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ROBUSTUS d. o. o. Rovinj.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2081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561.238,24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872061" w:rsidP="00872061" w:rsidR="0087206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872061" w:rsidP="00872061" w:rsidR="0087206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872061" w:rsidP="00872061" w:rsidR="0087206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72061" w:rsidP="00872061" w:rsidR="0087206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14.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872061" w:rsidP="00872061" w:rsidR="00872061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872061" w:rsidP="00872061" w:rsidR="00872061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872061" w:rsidP="00872061" w:rsidR="00872061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872061" w:rsidP="00872061" w:rsidR="0087206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872061" w:rsidP="00872061" w:rsidR="0087206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872061" w:rsidP="00872061" w:rsidR="0087206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872061" w:rsidP="00872061" w:rsidR="00872061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872061" w:rsidP="00872061" w:rsidR="0087206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872061" w:rsidP="00872061" w:rsidR="00872061" w:rsidRPr="00D05CA9">
      <w:pPr>
        <w:tabs>
          <w:tab w:pos="4116" w:val="left"/>
        </w:tabs>
      </w:pPr>
    </w:p>
    <w:p w:rsidRDefault="00872061" w:rsidP="00872061" w:rsidR="00872061" w:rsidRPr="00D05CA9">
      <w:pPr>
        <w:tabs>
          <w:tab w:pos="4116" w:val="left"/>
        </w:tabs>
      </w:pPr>
    </w:p>
    <w:p w:rsidRDefault="00872061" w:rsidP="00872061" w:rsidR="00872061" w:rsidRPr="00D05CA9">
      <w:pPr>
        <w:tabs>
          <w:tab w:pos="4116" w:val="left"/>
        </w:tabs>
      </w:pPr>
    </w:p>
    <w:p w:rsidRDefault="00872061" w:rsidP="00872061" w:rsidR="00872061" w:rsidRPr="00D05CA9">
      <w:pPr>
        <w:tabs>
          <w:tab w:pos="4116" w:val="left"/>
        </w:tabs>
      </w:pPr>
    </w:p>
    <w:p w:rsidRDefault="00872061" w:rsidP="00872061" w:rsidR="00872061" w:rsidRPr="00D05CA9">
      <w:pPr>
        <w:tabs>
          <w:tab w:pos="4116" w:val="left"/>
        </w:tabs>
      </w:pPr>
    </w:p>
    <w:p w:rsidRDefault="00872061" w:rsidP="00872061" w:rsidR="00872061" w:rsidRPr="00D05CA9">
      <w:pPr>
        <w:tabs>
          <w:tab w:pos="4116" w:val="left"/>
        </w:tabs>
      </w:pPr>
    </w:p>
    <w:p w:rsidRDefault="00872061" w:rsidP="00872061" w:rsidR="00872061" w:rsidRPr="00D05CA9">
      <w:pPr>
        <w:tabs>
          <w:tab w:pos="4116" w:val="left"/>
        </w:tabs>
      </w:pPr>
    </w:p>
    <w:p w:rsidRDefault="00872061" w:rsidP="00872061" w:rsidR="00872061" w:rsidRPr="00D05CA9">
      <w:pPr>
        <w:tabs>
          <w:tab w:pos="4116" w:val="left"/>
        </w:tabs>
      </w:pPr>
    </w:p>
    <w:p w:rsidRDefault="00872061" w:rsidP="00872061" w:rsidR="00872061" w:rsidRPr="00D05CA9">
      <w:pPr>
        <w:tabs>
          <w:tab w:pos="4116" w:val="left"/>
        </w:tabs>
      </w:pPr>
    </w:p>
    <w:p w:rsidRDefault="00872061" w:rsidP="00872061" w:rsidR="00872061" w:rsidRPr="00D05CA9"/>
    <w:p w:rsidRDefault="00872061" w:rsidP="00872061" w:rsidR="00872061" w:rsidRPr="00D05CA9"/>
    <w:p w:rsidRDefault="00872061" w:rsidP="00872061" w:rsidR="00872061" w:rsidRPr="00D05CA9"/>
    <w:p w:rsidRDefault="00872061" w:rsidP="00872061" w:rsidR="00872061" w:rsidRPr="00D05CA9"/>
    <w:p w:rsidRDefault="00872061" w:rsidP="00872061" w:rsidR="00872061" w:rsidRPr="00D05CA9"/>
    <w:p w:rsidRDefault="00872061" w:rsidP="00872061" w:rsidR="00872061" w:rsidRPr="00D05CA9"/>
    <w:p w:rsidRDefault="00872061" w:rsidP="00872061" w:rsidR="00872061" w:rsidRPr="00D05CA9"/>
    <w:p w:rsidRDefault="00872061" w:rsidP="00872061" w:rsidR="00872061" w:rsidRPr="00D05CA9"/>
    <w:p w:rsidRDefault="00872061" w:rsidP="00872061" w:rsidR="00872061" w:rsidRPr="00D05CA9"/>
    <w:p w:rsidRDefault="00872061" w:rsidP="00872061" w:rsidR="00872061" w:rsidRPr="00D05CA9"/>
    <w:p w:rsidRDefault="00872061" w:rsidP="00872061" w:rsidR="00872061" w:rsidRPr="00D05CA9"/>
    <w:p w:rsidRDefault="00872061" w:rsidP="00872061" w:rsidR="00872061" w:rsidRPr="00D05CA9"/>
    <w:p w:rsidRDefault="00872061" w:rsidP="00872061" w:rsidR="00872061" w:rsidRPr="00D05CA9"/>
    <w:p w:rsidRDefault="00872061" w:rsidP="00872061" w:rsidR="00872061" w:rsidRPr="00D05CA9"/>
    <w:p w:rsidRDefault="00872061" w:rsidP="00872061" w:rsidR="00872061" w:rsidRPr="00D05CA9"/>
    <w:p w:rsidRDefault="00872061" w:rsidP="00872061" w:rsidR="00872061"/>
    <w:p w:rsidRDefault="00872061" w:rsidP="00872061" w:rsidR="00872061"/>
    <w:p w:rsidRDefault="00872061" w:rsidP="00872061" w:rsidR="00872061"/>
    <w:p w:rsidRDefault="00872061" w:rsidP="00872061" w:rsidR="00872061"/>
    <w:p w:rsidRDefault="00872061" w:rsidP="00872061" w:rsidR="00872061"/>
    <w:p w:rsidRDefault="00872061" w:rsidP="00872061" w:rsidR="00872061"/>
    <w:p w:rsidRDefault="00872061" w:rsidP="00872061" w:rsidR="00872061"/>
    <w:p w:rsidRDefault="00872061" w:rsidP="00872061" w:rsidR="00872061"/>
    <w:p w:rsidRDefault="00872061" w:rsidP="00872061" w:rsidR="00872061"/>
    <w:p w:rsidRDefault="00872061" w:rsidP="00872061" w:rsidR="00872061"/>
    <w:p w:rsidRDefault="00872061" w:rsidP="00872061" w:rsidR="00872061"/>
    <w:p w:rsidRDefault="00872061" w:rsidP="00872061" w:rsidR="00872061"/>
    <w:p w:rsidRDefault="00872061" w:rsidP="00872061" w:rsidR="00872061"/>
    <w:p w:rsidRDefault="00872061" w:rsidP="00872061" w:rsidR="00872061"/>
    <w:p w:rsidRDefault="00872061" w:rsidP="00872061" w:rsidR="00872061"/>
    <w:p w:rsidRDefault="00872061" w:rsidP="00872061" w:rsidR="00872061"/>
    <w:p w:rsidRDefault="00872061" w:rsidP="00872061" w:rsidR="00872061"/>
    <w:p w:rsidRDefault="00872061" w:rsidP="00872061" w:rsidR="00872061"/>
    <w:p w:rsidRDefault="00705EC5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1D0F" w:rsidP="00872061" w:rsidR="00901D0F">
      <w:r>
        <w:separator/>
      </w:r>
    </w:p>
  </w:endnote>
  <w:endnote w:id="0" w:type="continuationSeparator">
    <w:p w:rsidRDefault="00901D0F" w:rsidP="00872061" w:rsidR="00901D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1D0F" w:rsidP="00872061" w:rsidR="00901D0F">
      <w:r>
        <w:separator/>
      </w:r>
    </w:p>
  </w:footnote>
  <w:footnote w:id="0" w:type="continuationSeparator">
    <w:p w:rsidRDefault="00901D0F" w:rsidP="00872061" w:rsidR="00901D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1D0F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705EC5">
      <w:rPr>
        <w:noProof/>
      </w:rPr>
      <w:t>2</w:t>
    </w:r>
    <w:r>
      <w:fldChar w:fldCharType="end"/>
    </w:r>
    <w:r>
      <w:tab/>
    </w:r>
    <w:r w:rsidRPr="00F65D9B">
      <w:t>11 St-</w:t>
    </w:r>
    <w:r>
      <w:t>5</w:t>
    </w:r>
    <w:r w:rsidR="00872061">
      <w:t>95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1D0F" w:rsidP="0021081C" w:rsidR="00A81E97">
    <w:pPr>
      <w:pStyle w:val="Zaglavlje"/>
      <w:jc w:val="right"/>
    </w:pPr>
    <w:r>
      <w:t>11 St-5</w:t>
    </w:r>
    <w:r w:rsidR="00872061">
      <w:t>95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5B06"/>
    <w:rsid w:val="00705EC5"/>
    <w:rsid w:val="00872061"/>
    <w:rsid w:val="00901D0F"/>
    <w:rsid w:val="009A6044"/>
    <w:rsid w:val="00BF033F"/>
    <w:rsid w:val="00E65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7206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720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7206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20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2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720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206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05E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EC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5EC5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EC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EC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7206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720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7206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20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2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720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206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05E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EC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5EC5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EC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EC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St-595/2015</izvorni_sadrzaj>
    <derivirana_varijabla naziv="DomainObject.Predmet.OznakaBroj_1">St-595/2015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ROBUSTUS d.o.o., ROVINJ</izvorni_sadrzaj>
    <derivirana_varijabla naziv="DomainObject.Predmet.ProtustrankaFormated_1">  ROBUSTUS d.o.o., ROVINJ</derivirana_varijabla>
  </DomainObject.Predmet.ProtustrankaFormated>
  <DomainObject.Predmet.ProtustrankaFormatedOIB>
    <izvorni_sadrzaj>  ROBUSTUS d.o.o., ROVINJ, OIB 20180544859</izvorni_sadrzaj>
    <derivirana_varijabla naziv="DomainObject.Predmet.ProtustrankaFormatedOIB_1">  ROBUSTUS d.o.o., ROVINJ, OIB 20180544859</derivirana_varijabla>
  </DomainObject.Predmet.ProtustrankaFormatedOIB>
  <DomainObject.Predmet.ProtustrankaFormatedWithAdress>
    <izvorni_sadrzaj> ROBUSTUS d.o.o., ROVINJ, D.Segalla 8, 52210 Rovinj</izvorni_sadrzaj>
    <derivirana_varijabla naziv="DomainObject.Predmet.ProtustrankaFormatedWithAdress_1"> ROBUSTUS d.o.o., ROVINJ, D.Segalla 8, 52210 Rovinj</derivirana_varijabla>
  </DomainObject.Predmet.ProtustrankaFormatedWithAdress>
  <DomainObject.Predmet.ProtustrankaFormatedWithAdressOIB>
    <izvorni_sadrzaj> ROBUSTUS d.o.o., ROVINJ, OIB 20180544859, D.Segalla 8, 52210 Rovinj</izvorni_sadrzaj>
    <derivirana_varijabla naziv="DomainObject.Predmet.ProtustrankaFormatedWithAdressOIB_1"> ROBUSTUS d.o.o., ROVINJ, OIB 20180544859, D.Segalla 8, 52210 Rovinj</derivirana_varijabla>
  </DomainObject.Predmet.ProtustrankaFormatedWithAdressOIB>
  <DomainObject.Predmet.ProtustrankaWithAdress>
    <izvorni_sadrzaj>ROBUSTUS d.o.o., ROVINJ D.Segalla 8, 52210 Rovinj</izvorni_sadrzaj>
    <derivirana_varijabla naziv="DomainObject.Predmet.ProtustrankaWithAdress_1">ROBUSTUS d.o.o., ROVINJ D.Segalla 8, 52210 Rovinj</derivirana_varijabla>
  </DomainObject.Predmet.ProtustrankaWithAdress>
  <DomainObject.Predmet.ProtustrankaWithAdressOIB>
    <izvorni_sadrzaj>ROBUSTUS d.o.o., ROVINJ, OIB 20180544859, D.Segalla 8, 52210 Rovinj</izvorni_sadrzaj>
    <derivirana_varijabla naziv="DomainObject.Predmet.ProtustrankaWithAdressOIB_1">ROBUSTUS d.o.o., ROVINJ, OIB 20180544859, D.Segalla 8, 52210 Rovinj</derivirana_varijabla>
  </DomainObject.Predmet.ProtustrankaWithAdressOIB>
  <DomainObject.Predmet.ProtustrankaNazivFormated>
    <izvorni_sadrzaj>ROBUSTUS d.o.o., ROVINJ</izvorni_sadrzaj>
    <derivirana_varijabla naziv="DomainObject.Predmet.ProtustrankaNazivFormated_1">ROBUSTUS d.o.o., ROVINJ</derivirana_varijabla>
  </DomainObject.Predmet.ProtustrankaNazivFormated>
  <DomainObject.Predmet.ProtustrankaNazivFormatedOIB>
    <izvorni_sadrzaj>ROBUSTUS d.o.o., ROVINJ, OIB 20180544859</izvorni_sadrzaj>
    <derivirana_varijabla naziv="DomainObject.Predmet.ProtustrankaNazivFormatedOIB_1">ROBUSTUS d.o.o., ROVINJ, OIB 20180544859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 AGENCIJA, RC RIJEKA, PODRUŽNICA PULA, PULA</izvorni_sadrzaj>
    <derivirana_varijabla naziv="DomainObject.Predmet.StrankaFormated_1">  FINANCIJSKA  AGENCIJA, RC RIJEKA, PODRUŽNICA PULA, PULA</derivirana_varijabla>
  </DomainObject.Predmet.StrankaFormated>
  <DomainObject.Predmet.StrankaFormatedOIB>
    <izvorni_sadrzaj>  FINANCIJSKA  AGENCIJA, RC RIJEKA, PODRUŽNICA PULA, PULA, OIB 85821130368</izvorni_sadrzaj>
    <derivirana_varijabla naziv="DomainObject.Predmet.StrankaFormatedOIB_1">  FINANCIJSKA  AGENCIJA, RC RIJEKA, PODRUŽNICA PULA, PULA, OIB 85821130368</derivirana_varijabla>
  </DomainObject.Predmet.StrankaFormatedOIB>
  <DomainObject.Predmet.StrankaFormatedWithAdress>
    <izvorni_sadrzaj> FINANCIJSKA  AGENCIJA, RC RIJEKA, PODRUŽNICA PULA, PULA, Ulica grada Vukovara 70, Zagreb</izvorni_sadrzaj>
    <derivirana_varijabla naziv="DomainObject.Predmet.StrankaFormatedWithAdress_1"> FINANCIJSKA  AGENCIJA, RC RIJEKA, PODRUŽNICA PULA, PULA, Ulica grada Vukovara 70, Zagreb</derivirana_varijabla>
  </DomainObject.Predmet.StrankaFormatedWithAdress>
  <DomainObject.Predmet.StrankaFormatedWithAdressOIB>
    <izvorni_sadrzaj> FINANCIJSKA  AGENCIJA, RC RIJEKA, PODRUŽNICA PULA, PULA, OIB 85821130368, Ulica grada Vukovara 70, Zagreb</izvorni_sadrzaj>
    <derivirana_varijabla naziv="DomainObject.Predmet.StrankaFormatedWithAdressOIB_1"> FINANCIJSKA  AGENCIJA, RC RIJEKA, PODRUŽNICA PULA, PULA, OIB 85821130368, Ulica grada Vukovara 70, Zagreb</derivirana_varijabla>
  </DomainObject.Predmet.StrankaFormatedWithAdressOIB>
  <DomainObject.Predmet.StrankaWithAdress>
    <izvorni_sadrzaj>FINANCIJSKA  AGENCIJA, RC RIJEKA, PODRUŽNICA PULA, PULA Ulica grada Vukovara 70,Zagreb</izvorni_sadrzaj>
    <derivirana_varijabla naziv="DomainObject.Predmet.StrankaWithAdress_1">FINANCIJSKA  AGENCIJA, RC RIJEKA, PODRUŽNICA PULA, PULA Ulica grada Vukovara 70,Zagreb</derivirana_varijabla>
  </DomainObject.Predmet.StrankaWithAdress>
  <DomainObject.Predmet.StrankaWithAdressOIB>
    <izvorni_sadrzaj>FINANCIJSKA  AGENCIJA, RC RIJEKA, PODRUŽNICA PULA, PULA, OIB 85821130368, Ulica grada Vukovara 70,Zagreb</izvorni_sadrzaj>
    <derivirana_varijabla naziv="DomainObject.Predmet.StrankaWithAdressOIB_1">FINANCIJSKA  AGENCIJA, RC RIJEKA, PODRUŽNICA PULA, PULA, OIB 85821130368, Ulica grada Vukovara 70,Zagreb</derivirana_varijabla>
  </DomainObject.Predmet.StrankaWithAdressOIB>
  <DomainObject.Predmet.StrankaNazivFormated>
    <izvorni_sadrzaj>FINANCIJSKA  AGENCIJA, RC RIJEKA, PODRUŽNICA PULA, PULA</izvorni_sadrzaj>
    <derivirana_varijabla naziv="DomainObject.Predmet.StrankaNazivFormated_1">FINANCIJSKA  AGENCIJA, RC RIJEKA, PODRUŽNICA PULA, PULA</derivirana_varijabla>
  </DomainObject.Predmet.StrankaNazivFormated>
  <DomainObject.Predmet.StrankaNazivFormatedOIB>
    <izvorni_sadrzaj>FINANCIJSKA  AGENCIJA, RC RIJEKA, PODRUŽNICA PULA, PULA, OIB 85821130368</izvorni_sadrzaj>
    <derivirana_varijabla naziv="DomainObject.Predmet.StrankaNazivFormatedOIB_1">FINANCIJSKA 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561238.24</izvorni_sadrzaj>
    <derivirana_varijabla naziv="DomainObject.Predmet.TrenutnaVrijednost_1">561238.24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 AGENCIJA, RC RIJEKA, PODRUŽNICA PULA, PULA</item>
    </izvorni_sadrzaj>
    <derivirana_varijabla naziv="DomainObject.Predmet.StrankaListFormated_1">
      <item>FINANCIJSKA  AGENCIJA, RC RIJEKA, PODRUŽNICA PULA, PULA</item>
    </derivirana_varijabla>
  </DomainObject.Predmet.StrankaListFormated>
  <DomainObject.Predmet.StrankaListFormatedOIB>
    <izvorni_sadrzaj>
      <item>FINANCIJSKA  AGENCIJA, RC RIJEKA, PODRUŽNICA PULA, PULA, OIB 85821130368</item>
    </izvorni_sadrzaj>
    <derivirana_varijabla naziv="DomainObject.Predmet.StrankaListFormatedOIB_1">
      <item>FINANCIJSKA  AGENCIJA, RC RIJEKA, PODRUŽNICA PULA, PULA, OIB 85821130368</item>
    </derivirana_varijabla>
  </DomainObject.Predmet.StrankaListFormatedOIB>
  <DomainObject.Predmet.StrankaListFormatedWithAdress>
    <izvorni_sadrzaj>
      <item>FINANCIJSKA  AGENCIJA, RC RIJEKA, PODRUŽNICA PULA, PULA, Ulica grada Vukovara 70, Zagreb</item>
    </izvorni_sadrzaj>
    <derivirana_varijabla naziv="DomainObject.Predmet.StrankaListFormatedWithAdress_1">
      <item>FINANCIJSKA  AGENCIJA, RC RIJEKA, PODRUŽNICA PULA, PULA, Ulica grada Vukovara 70, Zagreb</item>
    </derivirana_varijabla>
  </DomainObject.Predmet.StrankaListFormatedWithAdress>
  <DomainObject.Predmet.StrankaListFormatedWithAdressOIB>
    <izvorni_sadrzaj>
      <item>FINANCIJSKA  AGENCIJA, RC RIJEKA, PODRUŽNICA PULA, PULA, OIB 85821130368, Ulica grada Vukovara 70, Zagreb</item>
    </izvorni_sadrzaj>
    <derivirana_varijabla naziv="DomainObject.Predmet.StrankaListFormatedWithAdressOIB_1">
      <item>FINANCIJSKA 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 AGENCIJA, RC RIJEKA, PODRUŽNICA PULA, PULA</item>
    </izvorni_sadrzaj>
    <derivirana_varijabla naziv="DomainObject.Predmet.StrankaListNazivFormated_1">
      <item>FINANCIJSKA  AGENCIJA, RC RIJEKA, PODRUŽNICA PULA, PULA</item>
    </derivirana_varijabla>
  </DomainObject.Predmet.StrankaListNazivFormated>
  <DomainObject.Predmet.StrankaListNazivFormatedOIB>
    <izvorni_sadrzaj>
      <item>FINANCIJSKA  AGENCIJA, RC RIJEKA, PODRUŽNICA PULA, PULA, OIB 85821130368</item>
    </izvorni_sadrzaj>
    <derivirana_varijabla naziv="DomainObject.Predmet.StrankaListNazivFormatedOIB_1">
      <item>FINANCIJSKA  AGENCIJA, RC RIJEKA, PODRUŽNICA PULA, PULA, OIB 85821130368</item>
    </derivirana_varijabla>
  </DomainObject.Predmet.StrankaListNazivFormatedOIB>
  <DomainObject.Predmet.ProtuStrankaListFormated>
    <izvorni_sadrzaj>
      <item>ROBUSTUS d.o.o., ROVINJ</item>
    </izvorni_sadrzaj>
    <derivirana_varijabla naziv="DomainObject.Predmet.ProtuStrankaListFormated_1">
      <item>ROBUSTUS d.o.o., ROVINJ</item>
    </derivirana_varijabla>
  </DomainObject.Predmet.ProtuStrankaListFormated>
  <DomainObject.Predmet.ProtuStrankaListFormatedOIB>
    <izvorni_sadrzaj>
      <item>ROBUSTUS d.o.o., ROVINJ, OIB 20180544859</item>
    </izvorni_sadrzaj>
    <derivirana_varijabla naziv="DomainObject.Predmet.ProtuStrankaListFormatedOIB_1">
      <item>ROBUSTUS d.o.o., ROVINJ, OIB 20180544859</item>
    </derivirana_varijabla>
  </DomainObject.Predmet.ProtuStrankaListFormatedOIB>
  <DomainObject.Predmet.ProtuStrankaListFormatedWithAdress>
    <izvorni_sadrzaj>
      <item>ROBUSTUS d.o.o., ROVINJ, D.Segalla 8, 52210 Rovinj</item>
    </izvorni_sadrzaj>
    <derivirana_varijabla naziv="DomainObject.Predmet.ProtuStrankaListFormatedWithAdress_1">
      <item>ROBUSTUS d.o.o., ROVINJ, D.Segalla 8, 52210 Rovinj</item>
    </derivirana_varijabla>
  </DomainObject.Predmet.ProtuStrankaListFormatedWithAdress>
  <DomainObject.Predmet.ProtuStrankaListFormatedWithAdressOIB>
    <izvorni_sadrzaj>
      <item>ROBUSTUS d.o.o., ROVINJ, OIB 20180544859, D.Segalla 8, 52210 Rovinj</item>
    </izvorni_sadrzaj>
    <derivirana_varijabla naziv="DomainObject.Predmet.ProtuStrankaListFormatedWithAdressOIB_1">
      <item>ROBUSTUS d.o.o., ROVINJ, OIB 20180544859, D.Segalla 8, 52210 Rovinj</item>
    </derivirana_varijabla>
  </DomainObject.Predmet.ProtuStrankaListFormatedWithAdressOIB>
  <DomainObject.Predmet.ProtuStrankaListNazivFormated>
    <izvorni_sadrzaj>
      <item>ROBUSTUS d.o.o., ROVINJ</item>
    </izvorni_sadrzaj>
    <derivirana_varijabla naziv="DomainObject.Predmet.ProtuStrankaListNazivFormated_1">
      <item>ROBUSTUS d.o.o., ROVINJ</item>
    </derivirana_varijabla>
  </DomainObject.Predmet.ProtuStrankaListNazivFormated>
  <DomainObject.Predmet.ProtuStrankaListNazivFormatedOIB>
    <izvorni_sadrzaj>
      <item>ROBUSTUS d.o.o., ROVINJ, OIB 20180544859</item>
    </izvorni_sadrzaj>
    <derivirana_varijabla naziv="DomainObject.Predmet.ProtuStrankaListNazivFormatedOIB_1">
      <item>ROBUSTUS d.o.o., ROVINJ, OIB 20180544859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 AGENCIJA, RC RIJEKA, PODRUŽNICA PULA, PULA</izvorni_sadrzaj>
    <derivirana_varijabla naziv="DomainObject.Predmet.StrankaIDrugi_1">FINANCIJSKA  AGENCIJA, RC RIJEKA, PODRUŽNICA PULA, PULA</derivirana_varijabla>
  </DomainObject.Predmet.StrankaIDrugi>
  <DomainObject.Predmet.ProtustrankaIDrugi>
    <izvorni_sadrzaj>ROBUSTUS d.o.o., ROVINJ</izvorni_sadrzaj>
    <derivirana_varijabla naziv="DomainObject.Predmet.ProtustrankaIDrugi_1">ROBUSTUS d.o.o., ROVINJ</derivirana_varijabla>
  </DomainObject.Predmet.ProtustrankaIDrugi>
  <DomainObject.Predmet.StrankaIDrugiAdressOIB>
    <izvorni_sadrzaj>FINANCIJSKA  AGENCIJA, RC RIJEKA, PODRUŽNICA PULA, PULA, OIB 85821130368, Ulica grada Vukovara 70, Zagreb</izvorni_sadrzaj>
    <derivirana_varijabla naziv="DomainObject.Predmet.StrankaIDrugiAdressOIB_1">FINANCIJSKA  AGENCIJA, RC RIJEKA, PODRUŽNICA PULA, PULA, OIB 85821130368, Ulica grada Vukovara 70, Zagreb</derivirana_varijabla>
  </DomainObject.Predmet.StrankaIDrugiAdressOIB>
  <DomainObject.Predmet.ProtustrankaIDrugiAdressOIB>
    <izvorni_sadrzaj>ROBUSTUS d.o.o., ROVINJ, OIB 20180544859, D.Segalla 8, 52210 Rovinj</izvorni_sadrzaj>
    <derivirana_varijabla naziv="DomainObject.Predmet.ProtustrankaIDrugiAdressOIB_1">ROBUSTUS d.o.o., ROVINJ, OIB 20180544859, D.Segalla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 AGENCIJA, RC RIJEKA, PODRUŽNICA PULA, PULA</item>
      <item>ROBUSTUS d.o.o., ROVINJ</item>
    </izvorni_sadrzaj>
    <derivirana_varijabla naziv="DomainObject.Predmet.SudioniciListNaziv_1">
      <item>FINANCIJSKA  AGENCIJA, RC RIJEKA, PODRUŽNICA PULA, PULA</item>
      <item>ROBUSTUS d.o.o., ROVINJ</item>
    </derivirana_varijabla>
  </DomainObject.Predmet.SudioniciListNaziv>
  <DomainObject.Predmet.SudioniciListAdressOIB>
    <izvorni_sadrzaj>
      <item>FINANCIJSKA  AGENCIJA, RC RIJEKA, PODRUŽNICA PULA, PULA, OIB 85821130368, Ulica grada Vukovara 70,Zagreb</item>
      <item>ROBUSTUS d.o.o., ROVINJ, OIB 20180544859, D.Segalla 8,52210 Rovinj</item>
    </izvorni_sadrzaj>
    <derivirana_varijabla naziv="DomainObject.Predmet.SudioniciListAdressOIB_1">
      <item>FINANCIJSKA  AGENCIJA, RC RIJEKA, PODRUŽNICA PULA, PULA, OIB 85821130368, Ulica grada Vukovara 70,Zagreb</item>
      <item>ROBUSTUS d.o.o., ROVINJ, OIB 20180544859, D.Segalla 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20180544859</item>
    </izvorni_sadrzaj>
    <derivirana_varijabla naziv="DomainObject.Predmet.SudioniciListNazivOIB_1">
      <item>, OIB 85821130368</item>
      <item>, OIB 20180544859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371</properties:Words>
  <properties:Characters>2001</properties:Characters>
  <properties:Lines>92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2015-12-14T09:45:00Z</dcterms:created>
  <dc:creator>Mihaela Kaligari</dc:creator>
  <dc:description/>
  <cp:keywords/>
  <cp:lastModifiedBy>Sanja Prodan</cp:lastModifiedBy>
  <cp:lastPrinted>2015-12-17T13:02:00Z</cp:lastPrinted>
  <dcterms:modified xmlns:xsi="http://www.w3.org/2001/XMLSchema-instance" xsi:type="dcterms:W3CDTF">2015-12-17T13:02:00Z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