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7226" w14:paraId="f64722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BF2259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6621FF">
        <w:t>140</w:t>
      </w:r>
      <w:r w:rsidR="00B11F9F">
        <w:t>0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BF2259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>, za pokretanje skraćenog stečajnog postupka  nad dužnikom</w:t>
      </w:r>
      <w:r w:rsidR="006621FF">
        <w:t xml:space="preserve"> AGRO-ANTE j.d.o.o. za stočarstvo, poljoprivredu i trgovinu</w:t>
      </w:r>
      <w:r w:rsidR="004A0D7B">
        <w:t>,</w:t>
      </w:r>
      <w:r w:rsidR="006621FF">
        <w:t xml:space="preserve"> Kondrić, Župnika Luke Vincetića 71, MBS: 030157636, OIB: 06068978264</w:t>
      </w:r>
      <w:r w:rsidR="004A0D7B">
        <w:t xml:space="preserve"> temeljem članka 430. Stečajnog zakona ( „Narodne nov</w:t>
      </w:r>
      <w:r w:rsidR="00316816">
        <w:t>ine“ 71/15)</w:t>
      </w:r>
      <w:r w:rsidR="00224AFF">
        <w:t>, dana</w:t>
      </w:r>
      <w:r w:rsidR="00BF2259">
        <w:t xml:space="preserve"> 20</w:t>
      </w:r>
      <w:r w:rsidR="009311B3">
        <w:t>.</w:t>
      </w:r>
      <w:r w:rsidR="00BF2259">
        <w:t xml:space="preserve"> </w:t>
      </w:r>
      <w:r w:rsidR="009311B3">
        <w:t>rujna 2017.</w:t>
      </w:r>
      <w:r w:rsidR="00BF2259">
        <w:t xml:space="preserve"> </w:t>
      </w:r>
      <w:r w:rsidR="00224AFF">
        <w:t>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6621FF">
        <w:t xml:space="preserve"> </w:t>
      </w:r>
      <w:r w:rsidR="006621FF" w:rsidRPr="006621FF">
        <w:t>AGRO-ANTE j.d.o.o. za stočarstvo, poljoprivredu i trgovinu, Kondrić, Župnika Luke Vincetića 71, MBS: 030157636, OIB: 06068978264</w:t>
      </w:r>
      <w:r>
        <w:t>, iznosi</w:t>
      </w:r>
      <w:r w:rsidR="00B11F9F">
        <w:t xml:space="preserve"> </w:t>
      </w:r>
      <w:r w:rsidR="006621FF">
        <w:t xml:space="preserve">7.369,56 </w:t>
      </w:r>
      <w:r w:rsidR="00185AB1">
        <w:t>kn</w:t>
      </w:r>
      <w:r>
        <w:t>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BF2259">
        <w:t>Antun Čakar, OIB: 54175338235, Kondrić, Župnika Luke Vincetića 71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6621FF">
        <w:t>1400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F2259">
        <w:t>20</w:t>
      </w:r>
      <w:r w:rsidR="009311B3">
        <w:t>. rujna</w:t>
      </w:r>
      <w:r>
        <w:t xml:space="preserve"> 201</w:t>
      </w:r>
      <w:r w:rsidR="00454056">
        <w:t>7</w:t>
      </w:r>
      <w:r>
        <w:t>.</w:t>
      </w:r>
      <w:r w:rsidR="009311B3">
        <w:t>g.</w:t>
      </w:r>
    </w:p>
    <w:p w:rsidRDefault="0048554A" w:rsidP="00F2165F" w:rsidR="0048554A" w:rsidRPr="00F2165F">
      <w:pPr>
        <w:ind w:left="708"/>
        <w:jc w:val="center"/>
      </w:pPr>
    </w:p>
    <w:p w:rsidRDefault="00BF2259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         </w:t>
      </w:r>
      <w:r w:rsidR="008B0E56">
        <w:rPr>
          <w:bCs/>
        </w:rPr>
        <w:t xml:space="preserve"> </w:t>
      </w:r>
      <w:r>
        <w:rPr>
          <w:bCs/>
        </w:rPr>
        <w:t xml:space="preserve">     S U D A C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</w:r>
      <w:r w:rsidR="00BF2259"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311B3">
        <w:t>31/10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158" w:rsidR="007C6158">
      <w:r>
        <w:separator/>
      </w:r>
    </w:p>
  </w:endnote>
  <w:endnote w:id="0" w:type="continuationSeparator">
    <w:p w:rsidRDefault="007C6158" w:rsidR="007C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158" w:rsidR="007C6158">
      <w:r>
        <w:separator/>
      </w:r>
    </w:p>
  </w:footnote>
  <w:footnote w:id="0" w:type="continuationSeparator">
    <w:p w:rsidRDefault="007C6158" w:rsidR="007C6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85AB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2F0B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3230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AD9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21FF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6158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11B3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11F9F"/>
    <w:rsid w:val="00B24B41"/>
    <w:rsid w:val="00B32948"/>
    <w:rsid w:val="00B67389"/>
    <w:rsid w:val="00B82540"/>
    <w:rsid w:val="00B86000"/>
    <w:rsid w:val="00B95B20"/>
    <w:rsid w:val="00BE33FF"/>
    <w:rsid w:val="00BF2259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856A3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2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St-1400/2017</izvorni_sadrzaj>
    <derivirana_varijabla naziv="DomainObject.Predmet.OznakaBroj_1">St-1400/2017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AGRO-ANTE j.d.o.o. za stočarstvo, poljoprivredu i trgovinu</izvorni_sadrzaj>
    <derivirana_varijabla naziv="DomainObject.Predmet.ProtustrankaFormated_1">  AGRO-ANTE j.d.o.o. za stočarstvo, poljoprivredu i trgovinu</derivirana_varijabla>
  </DomainObject.Predmet.ProtustrankaFormated>
  <DomainObject.Predmet.ProtustrankaFormatedOIB>
    <izvorni_sadrzaj>  AGRO-ANTE j.d.o.o. za stočarstvo, poljoprivredu i trgovinu, OIB 06068978264</izvorni_sadrzaj>
    <derivirana_varijabla naziv="DomainObject.Predmet.ProtustrankaFormatedOIB_1">  AGRO-ANTE j.d.o.o. za stočarstvo, poljoprivredu i trgovinu, OIB 06068978264</derivirana_varijabla>
  </DomainObject.Predmet.ProtustrankaFormatedOIB>
  <DomainObject.Predmet.ProtustrankaFormatedWithAdress>
    <izvorni_sadrzaj> AGRO-ANTE j.d.o.o. za stočarstvo, poljoprivredu i trgovinu, Župnika Luke Vincetića 71, 31400 Kondrić</izvorni_sadrzaj>
    <derivirana_varijabla naziv="DomainObject.Predmet.ProtustrankaFormatedWithAdress_1"> AGRO-ANTE j.d.o.o. za stočarstvo, poljoprivredu i trgovinu, Župnika Luke Vincetića 71, 31400 Kondrić</derivirana_varijabla>
  </DomainObject.Predmet.ProtustrankaFormatedWithAdress>
  <DomainObject.Predmet.ProtustrankaFormatedWithAdressOIB>
    <izvorni_sadrzaj> AGRO-ANTE j.d.o.o. za stočarstvo, poljoprivredu i trgovinu, OIB 06068978264, Župnika Luke Vincetića 71, 31400 Kondrić</izvorni_sadrzaj>
    <derivirana_varijabla naziv="DomainObject.Predmet.ProtustrankaFormatedWithAdressOIB_1"> AGRO-ANTE j.d.o.o. za stočarstvo, poljoprivredu i trgovinu, OIB 06068978264, Župnika Luke Vincetića 71, 31400 Kondrić</derivirana_varijabla>
  </DomainObject.Predmet.ProtustrankaFormatedWithAdressOIB>
  <DomainObject.Predmet.ProtustrankaWithAdress>
    <izvorni_sadrzaj>AGRO-ANTE j.d.o.o. za stočarstvo, poljoprivredu i trgovinu Župnika Luke Vincetića 71, 31400 Kondrić</izvorni_sadrzaj>
    <derivirana_varijabla naziv="DomainObject.Predmet.ProtustrankaWithAdress_1">AGRO-ANTE j.d.o.o. za stočarstvo, poljoprivredu i trgovinu Župnika Luke Vincetića 71, 31400 Kondrić</derivirana_varijabla>
  </DomainObject.Predmet.ProtustrankaWithAdress>
  <DomainObject.Predmet.ProtustrankaWithAdressOIB>
    <izvorni_sadrzaj>AGRO-ANTE j.d.o.o. za stočarstvo, poljoprivredu i trgovinu, OIB 06068978264, Župnika Luke Vincetića 71, 31400 Kondrić</izvorni_sadrzaj>
    <derivirana_varijabla naziv="DomainObject.Predmet.ProtustrankaWithAdressOIB_1">AGRO-ANTE j.d.o.o. za stočarstvo, poljoprivredu i trgovinu, OIB 06068978264, Župnika Luke Vincetića 71, 31400 Kondrić</derivirana_varijabla>
  </DomainObject.Predmet.ProtustrankaWithAdressOIB>
  <DomainObject.Predmet.ProtustrankaNazivFormated>
    <izvorni_sadrzaj>AGRO-ANTE j.d.o.o. za stočarstvo, poljoprivredu i trgovinu</izvorni_sadrzaj>
    <derivirana_varijabla naziv="DomainObject.Predmet.ProtustrankaNazivFormated_1">AGRO-ANTE j.d.o.o. za stočarstvo, poljoprivredu i trgovinu</derivirana_varijabla>
  </DomainObject.Predmet.ProtustrankaNazivFormated>
  <DomainObject.Predmet.ProtustrankaNazivFormatedOIB>
    <izvorni_sadrzaj>AGRO-ANTE j.d.o.o. za stočarstvo, poljoprivredu i trgovinu, OIB 06068978264</izvorni_sadrzaj>
    <derivirana_varijabla naziv="DomainObject.Predmet.ProtustrankaNazivFormatedOIB_1">AGRO-ANTE j.d.o.o. za stočarstvo, poljoprivredu i trgovinu, OIB 06068978264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AGRO-ANTE j.d.o.o. za stočarstvo, poljoprivredu i trgovinu</item>
    </izvorni_sadrzaj>
    <derivirana_varijabla naziv="DomainObject.Predmet.ProtuStrankaListFormated_1">
      <item>AGRO-ANTE j.d.o.o. za stočarstvo, poljoprivredu i trgovinu</item>
    </derivirana_varijabla>
  </DomainObject.Predmet.ProtuStrankaListFormated>
  <DomainObject.Predmet.ProtuStrankaListFormatedOIB>
    <izvorni_sadrzaj>
      <item>AGRO-ANTE j.d.o.o. za stočarstvo, poljoprivredu i trgovinu, OIB 06068978264</item>
    </izvorni_sadrzaj>
    <derivirana_varijabla naziv="DomainObject.Predmet.ProtuStrankaListFormatedOIB_1">
      <item>AGRO-ANTE j.d.o.o. za stočarstvo, poljoprivredu i trgovinu, OIB 06068978264</item>
    </derivirana_varijabla>
  </DomainObject.Predmet.ProtuStrankaListFormatedOIB>
  <DomainObject.Predmet.ProtuStrankaListFormatedWithAdress>
    <izvorni_sadrzaj>
      <item>AGRO-ANTE j.d.o.o. za stočarstvo, poljoprivredu i trgovinu, Župnika Luke Vincetića 71, 31400 Kondrić</item>
    </izvorni_sadrzaj>
    <derivirana_varijabla naziv="DomainObject.Predmet.ProtuStrankaListFormatedWithAdress_1">
      <item>AGRO-ANTE j.d.o.o. za stočarstvo, poljoprivredu i trgovinu, Župnika Luke Vincetića 71, 31400 Kondrić</item>
    </derivirana_varijabla>
  </DomainObject.Predmet.ProtuStrankaListFormatedWithAdress>
  <DomainObject.Predmet.ProtuStrankaListFormatedWithAdressOIB>
    <izvorni_sadrzaj>
      <item>AGRO-ANTE j.d.o.o. za stočarstvo, poljoprivredu i trgovinu, OIB 06068978264, Župnika Luke Vincetića 71, 31400 Kondrić</item>
    </izvorni_sadrzaj>
    <derivirana_varijabla naziv="DomainObject.Predmet.ProtuStrankaListFormatedWithAdressOIB_1">
      <item>AGRO-ANTE j.d.o.o. za stočarstvo, poljoprivredu i trgovinu, OIB 06068978264, Župnika Luke Vincetića 71, 31400 Kondrić</item>
    </derivirana_varijabla>
  </DomainObject.Predmet.ProtuStrankaListFormatedWithAdressOIB>
  <DomainObject.Predmet.ProtuStrankaListNazivFormated>
    <izvorni_sadrzaj>
      <item>AGRO-ANTE j.d.o.o. za stočarstvo, poljoprivredu i trgovinu</item>
    </izvorni_sadrzaj>
    <derivirana_varijabla naziv="DomainObject.Predmet.ProtuStrankaListNazivFormated_1">
      <item>AGRO-ANTE j.d.o.o. za stočarstvo, poljoprivredu i trgovinu</item>
    </derivirana_varijabla>
  </DomainObject.Predmet.ProtuStrankaListNazivFormated>
  <DomainObject.Predmet.ProtuStrankaListNazivFormatedOIB>
    <izvorni_sadrzaj>
      <item>AGRO-ANTE j.d.o.o. za stočarstvo, poljoprivredu i trgovinu, OIB 06068978264</item>
    </izvorni_sadrzaj>
    <derivirana_varijabla naziv="DomainObject.Predmet.ProtuStrankaListNazivFormatedOIB_1">
      <item>AGRO-ANTE j.d.o.o. za stočarstvo, poljoprivredu i trgovinu, OIB 06068978264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AGRO-ANTE j.d.o.o. za stočarstvo, poljoprivredu i trgovinu</izvorni_sadrzaj>
    <derivirana_varijabla naziv="DomainObject.Predmet.ProtustrankaIDrugi_1">AGRO-ANTE j.d.o.o. za stočarstvo, poljoprivredu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AGRO-ANTE j.d.o.o. za stočarstvo, poljoprivredu i trgovinu, OIB 06068978264, Župnika Luke Vincetića 71, 31400 Kondrić</izvorni_sadrzaj>
    <derivirana_varijabla naziv="DomainObject.Predmet.ProtustrankaIDrugiAdressOIB_1">AGRO-ANTE j.d.o.o. za stočarstvo, poljoprivredu i trgovinu, OIB 06068978264, Župnika Luke Vincetića 71,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AGRO-ANTE j.d.o.o. za stočarstvo, poljoprivredu i trgovinu</item>
    </izvorni_sadrzaj>
    <derivirana_varijabla naziv="DomainObject.Predmet.SudioniciListNaziv_1">
      <item>FINA RC OSIJEK</item>
      <item>AGRO-ANTE j.d.o.o. za stočarstvo, poljoprivredu i trgovinu</item>
    </derivirana_varijabla>
  </DomainObject.Predmet.SudioniciListNaziv>
  <DomainObject.Predmet.SudioniciListAdressOIB>
    <izvorni_sadrzaj>
      <item>FINA RC OSIJEK, OIB 85821130368</item>
      <item>AGRO-ANTE j.d.o.o. za stočarstvo, poljoprivredu i trgovinu, OIB 06068978264, Župnika Luke Vincetića 71,31400 Kondrić</item>
    </izvorni_sadrzaj>
    <derivirana_varijabla naziv="DomainObject.Predmet.SudioniciListAdressOIB_1">
      <item>FINA RC OSIJEK, OIB 85821130368</item>
      <item>AGRO-ANTE j.d.o.o. za stočarstvo, poljoprivredu i trgovinu, OIB 06068978264, Župnika Luke Vincetića 71,31400 Kondrić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06068978264</item>
    </izvorni_sadrzaj>
    <derivirana_varijabla naziv="DomainObject.Predmet.SudioniciListNazivOIB_1">
      <item>, OIB 85821130368</item>
      <item>, OIB 06068978264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370</properties:Words>
  <properties:Characters>1982</properties:Characters>
  <properties:Lines>48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2017-09-20T09:32:00Z</dcterms:created>
  <dc:creator>Korisnik</dc:creator>
  <cp:lastModifiedBy>Žana Bem</cp:lastModifiedBy>
  <cp:lastPrinted>2017-02-03T07:25:00Z</cp:lastPrinted>
  <dcterms:modified xmlns:xsi="http://www.w3.org/2001/XMLSchema-instance" xsi:type="dcterms:W3CDTF">2017-09-20T09:40:00Z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