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FB1EE3" w:rsidP="00F05E8F" w:rsidR="007A1458" w:rsidRPr="00714DE5">
      <w:pPr>
        <w:pStyle w:val="Bezproreda"/>
        <w:jc w:val="right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F05E8F">
        <w:rPr>
          <w:rFonts w:hAnsi="Times New Roman" w:ascii="Times New Roman"/>
          <w:sz w:val="24"/>
          <w:szCs w:val="24"/>
        </w:rPr>
        <w:t>220/2013-34</w:t>
      </w:r>
    </w:p>
    <w:p w:rsidRDefault="00FB1EE3" w:rsidP="00714DE5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714DE5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714DE5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6E7A51" w:rsidP="00714DE5" w:rsidR="006E7A51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5E8F" w:rsidP="00F05E8F" w:rsidR="00F05E8F" w:rsidRPr="00F05E8F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05E8F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F05E8F">
        <w:rPr>
          <w:rFonts w:hAnsi="Times New Roman" w:ascii="Times New Roman"/>
          <w:b/>
          <w:bCs/>
          <w:sz w:val="24"/>
          <w:szCs w:val="24"/>
        </w:rPr>
        <w:t>NOVA MONT PLUS društvo s ograničenom odgovornošću za trgovinu i usluge, VIŠKOVO, Marinići 32</w:t>
      </w:r>
      <w:r w:rsidRPr="00F05E8F">
        <w:rPr>
          <w:rFonts w:hAnsi="Times New Roman" w:ascii="Times New Roman"/>
          <w:bCs/>
          <w:sz w:val="24"/>
          <w:szCs w:val="24"/>
        </w:rPr>
        <w:t>, OIB 35951119190, MBS 040264800.</w:t>
      </w:r>
    </w:p>
    <w:p w:rsidRDefault="00F05E8F" w:rsidP="00F05E8F" w:rsidR="00F05E8F" w:rsidRPr="00F05E8F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05E8F">
        <w:rPr>
          <w:rFonts w:hAnsi="Times New Roman" w:ascii="Times New Roman"/>
          <w:bCs/>
          <w:sz w:val="24"/>
          <w:szCs w:val="24"/>
        </w:rPr>
        <w:t xml:space="preserve">II.  Za stečajnog upravitelja imenuje se Antonela Jolić Zubčić iz Rijeke, A. Starčevića 5, OIB 03188914525. </w:t>
      </w:r>
    </w:p>
    <w:p w:rsidRDefault="00F05E8F" w:rsidP="00F05E8F" w:rsidR="00F05E8F" w:rsidRPr="00F05E8F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05E8F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F05E8F">
        <w:rPr>
          <w:rFonts w:hAnsi="Times New Roman" w:ascii="Times New Roman"/>
          <w:b/>
          <w:bCs/>
          <w:sz w:val="24"/>
          <w:szCs w:val="24"/>
        </w:rPr>
        <w:t>NOVA MONT PLUS društvo s ograničenom odgovornošću za trgovinu i usluge, VIŠKOVO, Marinići 32.</w:t>
      </w:r>
    </w:p>
    <w:p w:rsidRDefault="00F05E8F" w:rsidP="00F05E8F" w:rsidR="00F05E8F" w:rsidRPr="00F05E8F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05E8F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8F4E74" w:rsidP="008F4E74" w:rsidR="008F4E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7A1458" w:rsidP="008F4E74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F05E8F">
        <w:rPr>
          <w:rFonts w:hAnsi="Times New Roman" w:ascii="Times New Roman"/>
          <w:sz w:val="24"/>
          <w:szCs w:val="24"/>
        </w:rPr>
        <w:t>220/2013-33</w:t>
      </w:r>
      <w:r w:rsidR="00D60836" w:rsidRPr="00714DE5">
        <w:rPr>
          <w:rFonts w:hAnsi="Times New Roman" w:ascii="Times New Roman"/>
          <w:sz w:val="24"/>
          <w:szCs w:val="24"/>
        </w:rPr>
        <w:t xml:space="preserve"> od </w:t>
      </w:r>
      <w:r w:rsidR="00AD7133" w:rsidRPr="00714DE5">
        <w:rPr>
          <w:rFonts w:hAnsi="Times New Roman" w:ascii="Times New Roman"/>
          <w:sz w:val="24"/>
          <w:szCs w:val="24"/>
        </w:rPr>
        <w:t xml:space="preserve"> </w:t>
      </w:r>
      <w:r w:rsidR="00F05E8F">
        <w:rPr>
          <w:rFonts w:hAnsi="Times New Roman" w:ascii="Times New Roman"/>
          <w:sz w:val="24"/>
          <w:szCs w:val="24"/>
        </w:rPr>
        <w:t>09. siječnja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p w:rsidRDefault="00760F2C" w:rsidP="00714DE5" w:rsidR="00760F2C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4DE5" w:rsidR="00714DE5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R="00714DE5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634FB"/>
    <w:rsid w:val="006571FA"/>
    <w:rsid w:val="006E7A51"/>
    <w:rsid w:val="00714805"/>
    <w:rsid w:val="00714DE5"/>
    <w:rsid w:val="00760F2C"/>
    <w:rsid w:val="007A1458"/>
    <w:rsid w:val="008256A1"/>
    <w:rsid w:val="00857C57"/>
    <w:rsid w:val="008F4E74"/>
    <w:rsid w:val="00AD7133"/>
    <w:rsid w:val="00B74F3C"/>
    <w:rsid w:val="00BC6075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F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14DE5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74F3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74F3C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74F3C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74F3C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74F3C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9. siječnja 2015.</izvorni_sadrzaj>
    <derivirana_varijabla naziv="DomainObject.DatumDonosenjaOdluke_1">9.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2015.</izvorni_sadrzaj>
    <derivirana_varijabla naziv="DomainObject.Predmet.DatumRjesavanja_1">9.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St-220/2013</izvorni_sadrzaj>
    <derivirana_varijabla naziv="DomainObject.Predmet.OznakaBroj_1">St-220/2013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MONT PLUS d.o.o.  Viškovo</izvorni_sadrzaj>
    <derivirana_varijabla naziv="DomainObject.Predmet.ProtustrankaFormated_1">  NOVA MONT PLUS d.o.o.  Viškovo</derivirana_varijabla>
  </DomainObject.Predmet.ProtustrankaFormated>
  <DomainObject.Predmet.ProtustrankaFormatedOIB>
    <izvorni_sadrzaj>  NOVA MONT PLUS d.o.o.  Viškovo, OIB 35951119190</izvorni_sadrzaj>
    <derivirana_varijabla naziv="DomainObject.Predmet.ProtustrankaFormatedOIB_1">  NOVA MONT PLUS d.o.o.  Viškovo, OIB 35951119190</derivirana_varijabla>
  </DomainObject.Predmet.ProtustrankaFormatedOIB>
  <DomainObject.Predmet.ProtustrankaFormatedWithAdress>
    <izvorni_sadrzaj> NOVA MONT PLUS d.o.o.  Viškovo, Marinići 32, 51 216 Viškovo</izvorni_sadrzaj>
    <derivirana_varijabla naziv="DomainObject.Predmet.ProtustrankaFormatedWithAdress_1"> NOVA MONT PLUS d.o.o.  Viškovo, Marinići 32, 51 216 Viškovo</derivirana_varijabla>
  </DomainObject.Predmet.ProtustrankaFormatedWithAdress>
  <DomainObject.Predmet.ProtustrankaFormatedWithAdressOIB>
    <izvorni_sadrzaj> NOVA MONT PLUS d.o.o.  Viškovo, OIB 35951119190, Marinići 32, 51 216 Viškovo</izvorni_sadrzaj>
    <derivirana_varijabla naziv="DomainObject.Predmet.ProtustrankaFormatedWithAdressOIB_1"> NOVA MONT PLUS d.o.o.  Viškovo, OIB 35951119190, Marinići 32, 51 216 Viškovo</derivirana_varijabla>
  </DomainObject.Predmet.ProtustrankaFormatedWithAdressOIB>
  <DomainObject.Predmet.ProtustrankaWithAdress>
    <izvorni_sadrzaj>NOVA MONT PLUS d.o.o.  Viškovo Marinići 32, 51 216 Viškovo</izvorni_sadrzaj>
    <derivirana_varijabla naziv="DomainObject.Predmet.ProtustrankaWithAdress_1">NOVA MONT PLUS d.o.o.  Viškovo Marinići 32, 51 216 Viškovo</derivirana_varijabla>
  </DomainObject.Predmet.ProtustrankaWithAdress>
  <DomainObject.Predmet.ProtustrankaWithAdressOIB>
    <izvorni_sadrzaj>NOVA MONT PLUS d.o.o.  Viškovo, OIB 35951119190, Marinići 32, 51 216 Viškovo</izvorni_sadrzaj>
    <derivirana_varijabla naziv="DomainObject.Predmet.ProtustrankaWithAdressOIB_1">NOVA MONT PLUS d.o.o.  Viškovo, OIB 35951119190, Marinići 32, 51 216 Viškovo</derivirana_varijabla>
  </DomainObject.Predmet.ProtustrankaWithAdressOIB>
  <DomainObject.Predmet.ProtustrankaNazivFormated>
    <izvorni_sadrzaj>NOVA MONT PLUS d.o.o.  Viškovo</izvorni_sadrzaj>
    <derivirana_varijabla naziv="DomainObject.Predmet.ProtustrankaNazivFormated_1">NOVA MONT PLUS d.o.o.  Viškovo</derivirana_varijabla>
  </DomainObject.Predmet.ProtustrankaNazivFormated>
  <DomainObject.Predmet.ProtustrankaNazivFormatedOIB>
    <izvorni_sadrzaj>NOVA MONT PLUS d.o.o.  Viškovo, OIB 35951119190</izvorni_sadrzaj>
    <derivirana_varijabla naziv="DomainObject.Predmet.ProtustrankaNazivFormatedOIB_1">NOVA MONT PLUS d.o.o.  Viškovo, OIB 35951119190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MONT PLUS d.o.o.  Viškovo</item>
    </izvorni_sadrzaj>
    <derivirana_varijabla naziv="DomainObject.Predmet.ProtuStrankaListFormated_1">
      <item>NOVA MONT PLUS d.o.o.  Viškovo</item>
    </derivirana_varijabla>
  </DomainObject.Predmet.ProtuStrankaListFormated>
  <DomainObject.Predmet.ProtuStrankaListFormatedOIB>
    <izvorni_sadrzaj>
      <item>NOVA MONT PLUS d.o.o.  Viškovo, OIB 35951119190</item>
    </izvorni_sadrzaj>
    <derivirana_varijabla naziv="DomainObject.Predmet.ProtuStrankaListFormatedOIB_1">
      <item>NOVA MONT PLUS d.o.o.  Viškovo, OIB 35951119190</item>
    </derivirana_varijabla>
  </DomainObject.Predmet.ProtuStrankaListFormatedOIB>
  <DomainObject.Predmet.ProtuStrankaListFormatedWithAdress>
    <izvorni_sadrzaj>
      <item>NOVA MONT PLUS d.o.o.  Viškovo, Marinići 32, 51 216 Viškovo</item>
    </izvorni_sadrzaj>
    <derivirana_varijabla naziv="DomainObject.Predmet.ProtuStrankaListFormatedWithAdress_1">
      <item>NOVA MONT PLUS d.o.o.  Viškovo, Marinići 32, 51 216 Viškovo</item>
    </derivirana_varijabla>
  </DomainObject.Predmet.ProtuStrankaListFormatedWithAdress>
  <DomainObject.Predmet.ProtuStrankaListFormatedWithAdressOIB>
    <izvorni_sadrzaj>
      <item>NOVA MONT PLUS d.o.o.  Viškovo, OIB 35951119190, Marinići 32, 51 216 Viškovo</item>
    </izvorni_sadrzaj>
    <derivirana_varijabla naziv="DomainObject.Predmet.ProtuStrankaListFormatedWithAdressOIB_1">
      <item>NOVA MONT PLUS d.o.o.  Viškovo, OIB 35951119190, Marinići 32, 51 216 Viškovo</item>
    </derivirana_varijabla>
  </DomainObject.Predmet.ProtuStrankaListFormatedWithAdressOIB>
  <DomainObject.Predmet.ProtuStrankaListNazivFormated>
    <izvorni_sadrzaj>
      <item>NOVA MONT PLUS d.o.o.  Viškovo</item>
    </izvorni_sadrzaj>
    <derivirana_varijabla naziv="DomainObject.Predmet.ProtuStrankaListNazivFormated_1">
      <item>NOVA MONT PLUS d.o.o.  Viškovo</item>
    </derivirana_varijabla>
  </DomainObject.Predmet.ProtuStrankaListNazivFormated>
  <DomainObject.Predmet.ProtuStrankaListNazivFormatedOIB>
    <izvorni_sadrzaj>
      <item>NOVA MONT PLUS d.o.o.  Viškovo, OIB 35951119190</item>
    </izvorni_sadrzaj>
    <derivirana_varijabla naziv="DomainObject.Predmet.ProtuStrankaListNazivFormatedOIB_1">
      <item>NOVA MONT PLUS d.o.o.  Viškovo, OIB 35951119190</item>
    </derivirana_varijabla>
  </DomainObject.Predmet.ProtuStrankaListNazivFormatedOIB>
  <DomainObject.Predmet.OstaliListFormated>
    <izvorni_sadrzaj>
      <item>Antonela Jolić Zubčić</item>
    </izvorni_sadrzaj>
    <derivirana_varijabla naziv="DomainObject.Predmet.OstaliListFormated_1">
      <item>Antonela Jolić Zubčić</item>
    </derivirana_varijabla>
  </DomainObject.Predmet.OstaliListFormated>
  <DomainObject.Predmet.OstaliListFormatedOIB>
    <izvorni_sadrzaj>
      <item>Antonela Jolić Zubčić, OIB 03188914525</item>
    </izvorni_sadrzaj>
    <derivirana_varijabla naziv="DomainObject.Predmet.OstaliListFormatedOIB_1">
      <item>Antonela Jolić Zubčić, OIB 03188914525</item>
    </derivirana_varijabla>
  </DomainObject.Predmet.OstaliListFormatedOIB>
  <DomainObject.Predmet.OstaliListFormatedWithAdress>
    <izvorni_sadrzaj>
      <item>Antonela Jolić Zubčić, Ante Starčevića 5, 51000 Rijeka</item>
    </izvorni_sadrzaj>
    <derivirana_varijabla naziv="DomainObject.Predmet.OstaliListFormatedWithAdress_1">
      <item>Antonela Jolić Zubčić, Ante Starčevića 5, 51000 Rijeka</item>
    </derivirana_varijabla>
  </DomainObject.Predmet.OstaliListFormatedWithAdress>
  <DomainObject.Predmet.OstaliListFormatedWithAdressOIB>
    <izvorni_sadrzaj>
      <item>Antonela Jolić Zubčić, OIB 03188914525, Ante Starčevića 5, 51000 Rijeka</item>
    </izvorni_sadrzaj>
    <derivirana_varijabla naziv="DomainObject.Predmet.OstaliListFormatedWithAdressOIB_1">
      <item>Antonela Jolić Zubčić, OIB 03188914525, Ante Starčevića 5, 51000 Rijeka</item>
    </derivirana_varijabla>
  </DomainObject.Predmet.OstaliListFormatedWithAdressOIB>
  <DomainObject.Predmet.OstaliListNazivFormated>
    <izvorni_sadrzaj>
      <item>Antonela Jolić Zubčić</item>
    </izvorni_sadrzaj>
    <derivirana_varijabla naziv="DomainObject.Predmet.OstaliListNazivFormated_1">
      <item>Antonela Jolić Zubčić</item>
    </derivirana_varijabla>
  </DomainObject.Predmet.OstaliListNazivFormated>
  <DomainObject.Predmet.OstaliListNazivFormatedOIB>
    <izvorni_sadrzaj>
      <item>Antonela Jolić Zubčić, OIB 03188914525</item>
    </izvorni_sadrzaj>
    <derivirana_varijabla naziv="DomainObject.Predmet.OstaliListNazivFormatedOIB_1"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2015.</izvorni_sadrzaj>
    <derivirana_varijabla naziv="DomainObject.Datum_1">9. siječnja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MONT PLUS d.o.o.  Viškovo</izvorni_sadrzaj>
    <derivirana_varijabla naziv="DomainObject.Predmet.ProtustrankaIDrugi_1">NOVA MONT PLUS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NOVA MONT PLUS d.o.o.  Viškovo, OIB 35951119190, Marinići 32, 51 216 Viškovo</izvorni_sadrzaj>
    <derivirana_varijabla naziv="DomainObject.Predmet.ProtustrankaIDrugiAdressOIB_1">NOVA MONT PLUS d.o.o.  Viškovo, OIB 35951119190, Marinići 32,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2015.</izvorni_sadrzaj>
    <derivirana_varijabla naziv="DomainObject.Predmet.OdlukaRjesenje.DatumDonosenjaOdluke_1">9. siječnja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St-220/2013-34</izvorni_sadrzaj>
    <derivirana_varijabla naziv="DomainObject.Predmet.OdlukaRjesenje.Oznaka_1">St-220/2013-34</derivirana_varijabla>
  </DomainObject.Predmet.OdlukaRjesenje.Oznaka>
  <DomainObject.Predmet.SudioniciListNaziv>
    <izvorni_sadrzaj>
      <item>FINA  Rijeka</item>
      <item>NOVA MONT PLUS d.o.o.  Viškovo</item>
      <item>Antonela Jolić Zubčić</item>
    </izvorni_sadrzaj>
    <derivirana_varijabla naziv="DomainObject.Predmet.SudioniciListNaziv_1">
      <item>FINA  Rijeka</item>
      <item>NOVA MONT PLUS d.o.o.  Viškovo</item>
      <item>Antonela Jolić Zubčić</item>
    </derivirana_varijabla>
  </DomainObject.Predmet.SudioniciListNaziv>
  <DomainObject.Predmet.SudioniciListAdressOIB>
    <izvorni_sadrzaj>
      <item>FINA  Rijeka, OIB 85821130368, Frana Kurelca 8,51 000 Rijeka</item>
      <item>NOVA MONT PLUS d.o.o.  Viškovo, OIB 35951119190, Marinići 32,51 216 Viškovo</item>
      <item>Antonela Jolić Zubčić, OIB 03188914525, Ante Starčevića 5,51000 Rijeka</item>
    </izvorni_sadrzaj>
    <derivirana_varijabla naziv="DomainObject.Predmet.SudioniciListAdressOIB_1">
      <item>FINA  Rijeka, OIB 85821130368, Frana Kurelca 8,51 000 Rijeka</item>
      <item>NOVA MONT PLUS d.o.o.  Viškovo, OIB 35951119190, Marinići 32,51 216 Viškovo</item>
      <item>Antonela Jolić Zubčić, OIB 03188914525,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35951119190</item>
      <item>, OIB 03188914525</item>
    </izvorni_sadrzaj>
    <derivirana_varijabla naziv="DomainObject.Predmet.SudioniciListNazivOIB_1">
      <item>, OIB 85821130368</item>
      <item>, OIB 35951119190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570</properties:Characters>
  <properties:Lines>17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docx4j</cp:lastModifiedBy>
  <cp:lastPrinted>2015-01-09T13:27:00Z</cp:lastPrinted>
  <dcterms:modified xmlns:xsi="http://www.w3.org/2001/XMLSchema-instance" xsi:type="dcterms:W3CDTF">2015-01-09T13:35:00Z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