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911a" w14:paraId="458911a" w:rsidRDefault="00866780" w:rsidP="00560F4A" w:rsidR="00866780">
      <w:pPr>
        <w:jc w:val="both"/>
        <w15:collapsed w:val="false"/>
        <w:rPr>
          <w:rFonts w:eastAsia="MS Mincho"/>
        </w:rPr>
      </w:pPr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C847C7" w:rsidR="00E52C81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C847C7">
        <w:rPr>
          <w:rFonts w:eastAsia="MS Mincho"/>
        </w:rPr>
        <w:t>20</w:t>
      </w:r>
      <w:r w:rsidR="00DC18CD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DC18CD" w:rsidRPr="00DC18CD">
        <w:rPr>
          <w:rFonts w:eastAsia="MS Mincho"/>
        </w:rPr>
        <w:t>16</w:t>
      </w:r>
      <w:r>
        <w:t>.</w:t>
      </w:r>
      <w:r>
        <w:rPr>
          <w:rFonts w:eastAsia="MS Mincho"/>
        </w:rPr>
        <w:t xml:space="preserve"> u prisutnosti </w:t>
      </w:r>
      <w:r w:rsidR="00C847C7">
        <w:rPr>
          <w:rFonts w:eastAsia="MS Mincho"/>
        </w:rPr>
        <w:t xml:space="preserve">stečajnog upravitelja i kupca  </w:t>
      </w:r>
    </w:p>
    <w:p w:rsidRDefault="00C847C7" w:rsidP="00C847C7" w:rsidR="00C847C7">
      <w:pPr>
        <w:jc w:val="both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E52C81">
        <w:rPr>
          <w:rFonts w:eastAsia="MS Mincho"/>
        </w:rPr>
        <w:t xml:space="preserve"> </w:t>
      </w:r>
      <w:r w:rsidR="00C847C7" w:rsidRPr="00C847C7">
        <w:rPr>
          <w:rFonts w:eastAsia="MS Mincho"/>
        </w:rPr>
        <w:t>Goran</w:t>
      </w:r>
      <w:r w:rsidR="00C847C7">
        <w:rPr>
          <w:rFonts w:eastAsia="MS Mincho"/>
        </w:rPr>
        <w:t>u</w:t>
      </w:r>
      <w:r w:rsidR="00C847C7" w:rsidRPr="00C847C7">
        <w:rPr>
          <w:rFonts w:eastAsia="MS Mincho"/>
        </w:rPr>
        <w:t xml:space="preserve"> Linić</w:t>
      </w:r>
      <w:r w:rsidR="00C847C7">
        <w:rPr>
          <w:rFonts w:eastAsia="MS Mincho"/>
        </w:rPr>
        <w:t>u</w:t>
      </w:r>
      <w:r w:rsidR="00C847C7" w:rsidRPr="00C847C7">
        <w:rPr>
          <w:rFonts w:eastAsia="MS Mincho"/>
        </w:rPr>
        <w:t xml:space="preserve"> ( OIB 12853999620 ), </w:t>
      </w:r>
      <w:proofErr w:type="spellStart"/>
      <w:r w:rsidR="00C847C7" w:rsidRPr="00C847C7">
        <w:rPr>
          <w:rFonts w:eastAsia="MS Mincho"/>
        </w:rPr>
        <w:t>Buzdohanj</w:t>
      </w:r>
      <w:proofErr w:type="spellEnd"/>
      <w:r w:rsidR="00C847C7" w:rsidRPr="00C847C7">
        <w:rPr>
          <w:rFonts w:eastAsia="MS Mincho"/>
        </w:rPr>
        <w:t xml:space="preserve"> 31</w:t>
      </w:r>
      <w:r w:rsidR="00C847C7">
        <w:rPr>
          <w:rFonts w:eastAsia="MS Mincho"/>
        </w:rPr>
        <w:t>, Čavle</w:t>
      </w:r>
      <w:r w:rsidR="00652D92">
        <w:rPr>
          <w:rFonts w:eastAsia="MS Mincho"/>
        </w:rPr>
        <w:t xml:space="preserve"> </w:t>
      </w:r>
      <w:r w:rsidR="00E52C81">
        <w:t xml:space="preserve"> </w:t>
      </w:r>
      <w:r>
        <w:t xml:space="preserve">d o s u đ u j </w:t>
      </w:r>
      <w:r w:rsidR="003651FE">
        <w:t>e</w:t>
      </w:r>
      <w:r>
        <w:t xml:space="preserve">  s e  nekretnin</w:t>
      </w:r>
      <w:r w:rsidR="00DC18CD">
        <w:t>a</w:t>
      </w:r>
      <w:r>
        <w:t xml:space="preserve"> stečajnog dužnika </w:t>
      </w:r>
      <w:r w:rsidR="00E52C81" w:rsidRPr="00E52C81">
        <w:t>upisan</w:t>
      </w:r>
      <w:r w:rsidR="00E52C81">
        <w:t>a</w:t>
      </w:r>
      <w:r w:rsidR="00E52C81" w:rsidRPr="00E52C81">
        <w:t xml:space="preserve"> u zemljišnim knjigama Općinskog suda u Puli-Pula Zemljišnoknjižni odjel Rovinj u z.k.ul. 7774 k.o. Žminj</w:t>
      </w:r>
      <w:r w:rsidR="00E52C81" w:rsidRPr="00E52C81">
        <w:rPr>
          <w:rFonts w:eastAsia="MS Mincho"/>
        </w:rPr>
        <w:t xml:space="preserve"> </w:t>
      </w:r>
      <w:proofErr w:type="spellStart"/>
      <w:r w:rsidR="00E34366" w:rsidRPr="00E34366">
        <w:rPr>
          <w:rFonts w:eastAsia="MS Mincho"/>
        </w:rPr>
        <w:t>k.č</w:t>
      </w:r>
      <w:proofErr w:type="spellEnd"/>
      <w:r w:rsidR="00E34366" w:rsidRPr="00E34366">
        <w:rPr>
          <w:rFonts w:eastAsia="MS Mincho"/>
        </w:rPr>
        <w:t xml:space="preserve">. 12923 pašnjak površine 450 m2, </w:t>
      </w:r>
      <w:r w:rsidR="00E34366">
        <w:rPr>
          <w:rFonts w:eastAsia="MS Mincho"/>
        </w:rPr>
        <w:t xml:space="preserve">po cijeni od </w:t>
      </w:r>
      <w:r w:rsidR="00E34366" w:rsidRPr="00E34366">
        <w:rPr>
          <w:rFonts w:eastAsia="MS Mincho"/>
        </w:rPr>
        <w:t xml:space="preserve"> </w:t>
      </w:r>
      <w:r w:rsidR="00E34366">
        <w:rPr>
          <w:rFonts w:eastAsia="MS Mincho"/>
        </w:rPr>
        <w:t>1</w:t>
      </w:r>
      <w:r w:rsidR="00E34366" w:rsidRPr="00E34366">
        <w:rPr>
          <w:rFonts w:eastAsia="MS Mincho"/>
        </w:rPr>
        <w:t>.350,00 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C847C7" w:rsidRPr="00C847C7">
        <w:rPr>
          <w:rFonts w:eastAsia="MS Mincho"/>
        </w:rPr>
        <w:t xml:space="preserve">Goran Linić ( OIB 12853999620 ), </w:t>
      </w:r>
      <w:proofErr w:type="spellStart"/>
      <w:r w:rsidR="00C847C7" w:rsidRPr="00C847C7">
        <w:rPr>
          <w:rFonts w:eastAsia="MS Mincho"/>
        </w:rPr>
        <w:t>Buzdohanj</w:t>
      </w:r>
      <w:proofErr w:type="spellEnd"/>
      <w:r w:rsidR="00C847C7" w:rsidRPr="00C847C7">
        <w:rPr>
          <w:rFonts w:eastAsia="MS Mincho"/>
        </w:rPr>
        <w:t xml:space="preserve"> 31</w:t>
      </w:r>
      <w:r w:rsidR="00C847C7">
        <w:rPr>
          <w:rFonts w:eastAsia="MS Mincho"/>
        </w:rPr>
        <w:t>, Čavle</w:t>
      </w:r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bookmarkStart w:name="_GoBack" w:id="0"/>
      <w:bookmarkEnd w:id="0"/>
      <w:r>
        <w:rPr>
          <w:rFonts w:cs="Times New Roman" w:eastAsia="MS Mincho" w:hAnsi="Times New Roman" w:ascii="Times New Roman"/>
        </w:rPr>
        <w:lastRenderedPageBreak/>
        <w:t>Obrazloženje</w:t>
      </w:r>
    </w:p>
    <w:p w:rsidRDefault="006C666A" w:rsidP="006C666A" w:rsidR="006C666A">
      <w:pPr>
        <w:jc w:val="both"/>
      </w:pPr>
    </w:p>
    <w:p w:rsidRDefault="00E52C81" w:rsidP="006C666A" w:rsidR="00E52C81">
      <w:pPr>
        <w:jc w:val="both"/>
      </w:pPr>
    </w:p>
    <w:p w:rsidRDefault="00FA6BB5" w:rsidP="006C666A" w:rsidR="00EC35BE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E52C81">
        <w:t>7 St-68/2003-</w:t>
      </w:r>
      <w:r w:rsidR="00C847C7">
        <w:t>375</w:t>
      </w:r>
      <w:r w:rsidR="00E52C81">
        <w:t xml:space="preserve"> od 1</w:t>
      </w:r>
      <w:r w:rsidR="00C847C7">
        <w:t>6</w:t>
      </w:r>
      <w:r w:rsidR="00E52C81">
        <w:t xml:space="preserve">. </w:t>
      </w:r>
      <w:r w:rsidR="00C847C7">
        <w:t>rujna</w:t>
      </w:r>
      <w:r w:rsidR="00E52C81">
        <w:t xml:space="preserve"> </w:t>
      </w:r>
      <w:r w:rsidR="00E52C81">
        <w:rPr>
          <w:rFonts w:eastAsia="MS Mincho"/>
        </w:rPr>
        <w:t>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>nekretnin</w:t>
      </w:r>
      <w:r w:rsidR="00962F15">
        <w:t>e</w:t>
      </w:r>
      <w:r w:rsidR="003964DD">
        <w:t xml:space="preserve">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000CF5" w:rsidRPr="00000CF5">
        <w:t>k.č</w:t>
      </w:r>
      <w:proofErr w:type="spellEnd"/>
      <w:r w:rsidR="00000CF5" w:rsidRPr="00000CF5">
        <w:t>. 12923 pašnjak površine 450 m2, vrijednosti 1.350,00 kn;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C847C7">
        <w:t>20</w:t>
      </w:r>
      <w:r w:rsidR="00E15EA6">
        <w:t xml:space="preserve">. </w:t>
      </w:r>
      <w:r w:rsidR="00C847C7">
        <w:t>listopada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 xml:space="preserve">objavljen na e-oglasnoj ploči suda dana  </w:t>
      </w:r>
      <w:r w:rsidR="00000CF5">
        <w:t xml:space="preserve"> 16. rujna 2016.</w:t>
      </w:r>
      <w:r w:rsidR="007D79AD" w:rsidRPr="007D79AD">
        <w:t xml:space="preserve">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B828FD" w:rsidP="00B828FD" w:rsidR="00B828FD">
      <w:pPr>
        <w:ind w:firstLine="708"/>
        <w:jc w:val="both"/>
      </w:pPr>
      <w:r>
        <w:t xml:space="preserve">Utvrđeno je nadalje da </w:t>
      </w:r>
      <w:r w:rsidR="00413E13">
        <w:t xml:space="preserve">je </w:t>
      </w:r>
      <w:r>
        <w:t>za kupnju nekretnine pobliže opisane pod točkom I. izreke ovog rješenja uplaćen</w:t>
      </w:r>
      <w:r w:rsidR="00000CF5">
        <w:t>e</w:t>
      </w:r>
      <w:r>
        <w:t xml:space="preserve"> </w:t>
      </w:r>
      <w:r w:rsidR="00000CF5">
        <w:t>tri jamčevine, time da dva ponuditelja nisu pristupila na ročište za javnu dražbu</w:t>
      </w:r>
      <w:r>
        <w:t>.</w:t>
      </w:r>
    </w:p>
    <w:p w:rsidRDefault="00B828FD" w:rsidP="00B828FD" w:rsidR="006C666A">
      <w:pPr>
        <w:ind w:firstLine="708"/>
        <w:jc w:val="both"/>
        <w:rPr>
          <w:bCs/>
        </w:rPr>
      </w:pPr>
      <w:r>
        <w:t xml:space="preserve">Pošto je stečajni sudac utvrdio da je udovoljeno uvjetima za održavanje ročišta za dražbu objavio je da se pristupa dražbi, te pozvao ponuditelja na stavljanje ponuda. 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C847C7" w:rsidRPr="00C847C7">
        <w:rPr>
          <w:rFonts w:eastAsia="MS Mincho"/>
        </w:rPr>
        <w:t xml:space="preserve">Goran Linić ( OIB 12853999620 ), </w:t>
      </w:r>
      <w:proofErr w:type="spellStart"/>
      <w:r w:rsidR="00C847C7" w:rsidRPr="00C847C7">
        <w:rPr>
          <w:rFonts w:eastAsia="MS Mincho"/>
        </w:rPr>
        <w:t>Buzdohanj</w:t>
      </w:r>
      <w:proofErr w:type="spellEnd"/>
      <w:r w:rsidR="00C847C7" w:rsidRPr="00C847C7">
        <w:rPr>
          <w:rFonts w:eastAsia="MS Mincho"/>
        </w:rPr>
        <w:t xml:space="preserve"> 31</w:t>
      </w:r>
      <w:r w:rsidR="00C847C7">
        <w:rPr>
          <w:rFonts w:eastAsia="MS Mincho"/>
        </w:rPr>
        <w:t>, Čavle</w:t>
      </w:r>
      <w:r w:rsidR="00E52C81"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C66296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000CF5" w:rsidRPr="00000CF5">
        <w:t xml:space="preserve">1.350,00 kn </w:t>
      </w:r>
      <w:r>
        <w:rPr>
          <w:bCs/>
        </w:rPr>
        <w:t>ispuni</w:t>
      </w:r>
      <w:r w:rsidR="00C66296">
        <w:rPr>
          <w:bCs/>
        </w:rPr>
        <w:t>o</w:t>
      </w:r>
      <w:r w:rsidR="00E52C81">
        <w:rPr>
          <w:bCs/>
        </w:rPr>
        <w:t xml:space="preserve"> </w:t>
      </w:r>
      <w:r>
        <w:rPr>
          <w:bCs/>
        </w:rPr>
        <w:t xml:space="preserve">je uvjete da </w:t>
      </w:r>
      <w:r w:rsidR="00C66296">
        <w:rPr>
          <w:bCs/>
        </w:rPr>
        <w:t>mu</w:t>
      </w:r>
      <w:r w:rsidR="00E52C81">
        <w:rPr>
          <w:bCs/>
        </w:rPr>
        <w:t xml:space="preserve"> se</w:t>
      </w:r>
      <w:r w:rsidR="00EC35BE">
        <w:rPr>
          <w:bCs/>
        </w:rPr>
        <w:t xml:space="preserve">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C847C7">
        <w:rPr>
          <w:rFonts w:eastAsia="MS Mincho"/>
        </w:rPr>
        <w:t>20</w:t>
      </w:r>
      <w:r w:rsidR="00C847C7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C847C7" w:rsidRPr="00DC18CD">
        <w:rPr>
          <w:rFonts w:eastAsia="MS Mincho"/>
        </w:rPr>
        <w:t>16</w:t>
      </w:r>
      <w:r w:rsidR="00C847C7">
        <w:t>.</w:t>
      </w:r>
      <w:r>
        <w:rPr>
          <w:rFonts w:eastAsia="MS Mincho"/>
        </w:rPr>
        <w:t xml:space="preserve">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C847C7">
        <w:rPr>
          <w:rFonts w:eastAsia="MS Mincho"/>
        </w:rPr>
        <w:t>20</w:t>
      </w:r>
      <w:r w:rsidR="00C847C7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C847C7" w:rsidRPr="00DC18CD">
        <w:rPr>
          <w:rFonts w:eastAsia="MS Mincho"/>
        </w:rPr>
        <w:t>16</w:t>
      </w:r>
      <w:r w:rsidR="00C847C7">
        <w:t>.</w:t>
      </w:r>
      <w:r>
        <w:rPr>
          <w:rFonts w:eastAsia="MS Mincho"/>
        </w:rPr>
        <w:t xml:space="preserve">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123" w:rsidR="00DA5123">
      <w:r>
        <w:separator/>
      </w:r>
    </w:p>
  </w:endnote>
  <w:endnote w:id="0" w:type="continuationSeparator">
    <w:p w:rsidRDefault="00DA5123" w:rsidR="00DA5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652D92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123" w:rsidR="00DA5123">
      <w:r>
        <w:separator/>
      </w:r>
    </w:p>
  </w:footnote>
  <w:footnote w:id="0" w:type="continuationSeparator">
    <w:p w:rsidRDefault="00DA5123" w:rsidR="00DA51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652D92">
      <w:rPr>
        <w:rFonts w:cs="Times New Roman" w:eastAsia="MS Mincho" w:hAnsi="Times New Roman" w:ascii="Times New Roman"/>
      </w:rPr>
      <w:t>399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0CF5"/>
    <w:rsid w:val="0002088D"/>
    <w:rsid w:val="00022FAD"/>
    <w:rsid w:val="0002309B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04802"/>
    <w:rsid w:val="00120AD4"/>
    <w:rsid w:val="00130020"/>
    <w:rsid w:val="00141A68"/>
    <w:rsid w:val="00143BD5"/>
    <w:rsid w:val="00155AD0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A50BE"/>
    <w:rsid w:val="001B3B66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3530"/>
    <w:rsid w:val="00215C3D"/>
    <w:rsid w:val="0021641C"/>
    <w:rsid w:val="00216A28"/>
    <w:rsid w:val="00240134"/>
    <w:rsid w:val="00247EBE"/>
    <w:rsid w:val="00255AB6"/>
    <w:rsid w:val="00255FC4"/>
    <w:rsid w:val="00266259"/>
    <w:rsid w:val="00277531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26A28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3F55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3F6480"/>
    <w:rsid w:val="004058A2"/>
    <w:rsid w:val="00410C07"/>
    <w:rsid w:val="00413E13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2D92"/>
    <w:rsid w:val="006551C7"/>
    <w:rsid w:val="006579E0"/>
    <w:rsid w:val="00672F85"/>
    <w:rsid w:val="00673E61"/>
    <w:rsid w:val="006779AA"/>
    <w:rsid w:val="00686A16"/>
    <w:rsid w:val="00694CF8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87B83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D7C5F"/>
    <w:rsid w:val="007E4B9B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62F15"/>
    <w:rsid w:val="0098692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353C7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66A16"/>
    <w:rsid w:val="00B828FD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296"/>
    <w:rsid w:val="00C667C9"/>
    <w:rsid w:val="00C6798A"/>
    <w:rsid w:val="00C847C7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12A9D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A512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374"/>
    <w:rsid w:val="00E05DB3"/>
    <w:rsid w:val="00E143E2"/>
    <w:rsid w:val="00E15EA6"/>
    <w:rsid w:val="00E20120"/>
    <w:rsid w:val="00E24EDC"/>
    <w:rsid w:val="00E2796D"/>
    <w:rsid w:val="00E34366"/>
    <w:rsid w:val="00E354F9"/>
    <w:rsid w:val="00E37C24"/>
    <w:rsid w:val="00E52C81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D5061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D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2D9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D9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D9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D9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D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2D9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D9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D9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D9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923</properties:Words>
  <properties:Characters>4629</properties:Characters>
  <properties:Lines>109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2016-10-20T09:33:00Z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2016-10-20T12:26:00Z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