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b307" w14:paraId="2edb307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481CA4">
        <w:t>-</w:t>
      </w:r>
      <w:r w:rsidR="00871877">
        <w:t>99/2011</w:t>
      </w:r>
      <w:r w:rsidR="008C61B9">
        <w:t>-</w:t>
      </w:r>
      <w:r w:rsidR="00871877">
        <w:t>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 xml:space="preserve">Trgovački sud u Zadru, po sucu tog suda Ardeni Bajlo, kao stečajnom sucu u stečajnom postupku nad </w:t>
      </w:r>
      <w:r w:rsidR="006820ED">
        <w:t xml:space="preserve">stečajnim dužnikom </w:t>
      </w:r>
      <w:r w:rsidR="00871877">
        <w:t xml:space="preserve">BRAĆA KULUŠIĆ </w:t>
      </w:r>
      <w:r w:rsidR="008C61B9" w:rsidRPr="009B30F8">
        <w:t>d.o.o</w:t>
      </w:r>
      <w:r w:rsidR="00871877">
        <w:t>.,</w:t>
      </w:r>
      <w:r w:rsidR="008C61B9" w:rsidRPr="009B30F8">
        <w:t xml:space="preserve"> </w:t>
      </w:r>
      <w:r w:rsidR="00871877">
        <w:t>Drniš</w:t>
      </w:r>
      <w:r w:rsidR="008C61B9" w:rsidRPr="009B30F8">
        <w:t xml:space="preserve">, </w:t>
      </w:r>
      <w:r w:rsidR="00871877">
        <w:t>Mira Bilića 4</w:t>
      </w:r>
      <w:r w:rsidR="008C61B9" w:rsidRPr="009B30F8">
        <w:t>,  OIB:</w:t>
      </w:r>
      <w:r w:rsidR="00486B16">
        <w:t xml:space="preserve"> </w:t>
      </w:r>
      <w:r w:rsidR="00871877">
        <w:t>28632258442,</w:t>
      </w:r>
      <w:r w:rsidR="00EC3422">
        <w:t xml:space="preserve"> </w:t>
      </w:r>
      <w:r w:rsidRPr="00D72603">
        <w:t xml:space="preserve">postupajući po prijedlogu </w:t>
      </w:r>
      <w:r w:rsidR="00871877">
        <w:t>člana uprave Lovre Kulušića</w:t>
      </w:r>
      <w:r w:rsidR="0070741D">
        <w:t xml:space="preserve"> </w:t>
      </w:r>
      <w:r w:rsidRPr="00D72603">
        <w:t xml:space="preserve">od </w:t>
      </w:r>
      <w:r w:rsidR="00871877">
        <w:t>23</w:t>
      </w:r>
      <w:r w:rsidR="00EC3422">
        <w:t xml:space="preserve">. </w:t>
      </w:r>
      <w:r w:rsidR="00871877">
        <w:t>ožujka</w:t>
      </w:r>
      <w:r w:rsidR="008C61B9">
        <w:t xml:space="preserve"> 2018</w:t>
      </w:r>
      <w:r w:rsidRPr="00D72603">
        <w:t xml:space="preserve">.,  </w:t>
      </w:r>
      <w:r w:rsidR="00D81F16" w:rsidRPr="00D72603">
        <w:t xml:space="preserve">dana </w:t>
      </w:r>
      <w:r w:rsidR="00E06658">
        <w:t>26</w:t>
      </w:r>
      <w:r w:rsidR="004A2AD6">
        <w:t>.</w:t>
      </w:r>
      <w:r w:rsidR="005552D7">
        <w:t xml:space="preserve"> </w:t>
      </w:r>
      <w:r w:rsidR="00871877">
        <w:t>lipnja</w:t>
      </w:r>
      <w:r w:rsidR="008C61B9">
        <w:t xml:space="preserve"> 2018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871877">
        <w:t xml:space="preserve">BRAĆA KULUŠIĆ </w:t>
      </w:r>
      <w:r w:rsidR="00871877" w:rsidRPr="009B30F8">
        <w:t>d.o.o</w:t>
      </w:r>
      <w:r w:rsidR="00871877">
        <w:t>.,</w:t>
      </w:r>
      <w:r w:rsidR="00871877" w:rsidRPr="009B30F8">
        <w:t xml:space="preserve"> </w:t>
      </w:r>
      <w:r w:rsidR="00871877">
        <w:t>Drniš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871877">
        <w:t xml:space="preserve">BRAĆA KULUŠIĆ </w:t>
      </w:r>
      <w:r w:rsidR="00871877" w:rsidRPr="009B30F8">
        <w:t>d.o.o</w:t>
      </w:r>
      <w:r w:rsidR="00871877">
        <w:t>.,</w:t>
      </w:r>
      <w:r w:rsidR="00871877" w:rsidRPr="009B30F8">
        <w:t xml:space="preserve"> </w:t>
      </w:r>
      <w:r w:rsidR="00871877">
        <w:t>Drniš</w:t>
      </w:r>
      <w:r w:rsidR="00EC3422">
        <w:t xml:space="preserve"> je </w:t>
      </w:r>
      <w:r w:rsidR="00E06658">
        <w:t xml:space="preserve">Dragan </w:t>
      </w:r>
      <w:proofErr w:type="spellStart"/>
      <w:r w:rsidR="00E06658">
        <w:t>Bijelićiz</w:t>
      </w:r>
      <w:proofErr w:type="spellEnd"/>
      <w:r w:rsidR="00E06658">
        <w:t xml:space="preserve"> </w:t>
      </w:r>
      <w:r w:rsidR="00EC3422">
        <w:t xml:space="preserve"> </w:t>
      </w:r>
      <w:r w:rsidR="00E06658">
        <w:t>Šibenika</w:t>
      </w:r>
      <w:r w:rsidR="00EC3422">
        <w:t xml:space="preserve">, </w:t>
      </w:r>
      <w:r w:rsidR="00E06658">
        <w:t xml:space="preserve">Put kroz </w:t>
      </w:r>
      <w:proofErr w:type="spellStart"/>
      <w:r w:rsidR="00E06658">
        <w:t>Meterize</w:t>
      </w:r>
      <w:proofErr w:type="spellEnd"/>
      <w:r w:rsidR="00E06658">
        <w:t xml:space="preserve"> 25</w:t>
      </w:r>
      <w:r w:rsidR="00EC3422">
        <w:t xml:space="preserve">, OIB: </w:t>
      </w:r>
      <w:r w:rsidR="00E06658">
        <w:t>53755649931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E06658" w:rsidP="00443952" w:rsidR="00EB1098">
      <w:pPr>
        <w:ind w:firstLine="708"/>
        <w:jc w:val="both"/>
      </w:pPr>
      <w:r>
        <w:t xml:space="preserve">Lovre Kulušić je kao osnivač trgovačkog društva BRAĆA KULUŠIĆ </w:t>
      </w:r>
      <w:r w:rsidRPr="009B30F8">
        <w:t>d.o.o</w:t>
      </w:r>
      <w:r>
        <w:t>.,</w:t>
      </w:r>
      <w:r w:rsidRPr="009B30F8">
        <w:t xml:space="preserve"> </w:t>
      </w:r>
      <w:r>
        <w:t>Drniš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</w:t>
      </w:r>
      <w:r>
        <w:t xml:space="preserve">društva </w:t>
      </w:r>
      <w:r w:rsidR="004A2AD6">
        <w:t xml:space="preserve">iz sudskog registra </w:t>
      </w:r>
      <w:r>
        <w:t>zatražio upis stečajne mase obzirom da je u tijeku parnični postupak koji se vodi u ime i za račun stečajne mase i koji bi trebalo nastaviti.</w:t>
      </w:r>
      <w:r w:rsidR="004A2AD6">
        <w:t xml:space="preserve">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 w:rsidR="00D72603">
        <w:t xml:space="preserve"> Stečajnog zakona</w:t>
      </w:r>
      <w:r w:rsidR="00E06658">
        <w:t xml:space="preserve"> (Narodne novine 71/15 i 104/17).</w:t>
      </w:r>
      <w:r w:rsidR="00D72603">
        <w:t xml:space="preserve">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E06658">
        <w:t>26</w:t>
      </w:r>
      <w:r w:rsidR="004A2AD6">
        <w:t>.</w:t>
      </w:r>
      <w:r w:rsidR="006820ED">
        <w:t xml:space="preserve"> </w:t>
      </w:r>
      <w:r w:rsidR="00871877">
        <w:t>lipnja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E23D3B" w:rsidP="00383A03" w:rsidR="00486B16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86B16">
        <w:tab/>
      </w:r>
      <w:r w:rsidR="00486B16">
        <w:tab/>
      </w:r>
      <w:r w:rsidR="00486B16">
        <w:tab/>
      </w:r>
      <w:r w:rsidR="00486B16">
        <w:tab/>
      </w:r>
      <w:r w:rsidR="00486B16">
        <w:tab/>
      </w:r>
      <w:r w:rsidR="006820ED">
        <w:t>Sutkinja</w:t>
      </w:r>
    </w:p>
    <w:p w:rsidRDefault="00E23D3B" w:rsidP="00383A03" w:rsidR="00383A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486B16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486B16" w:rsidP="00383A03" w:rsidR="00486B16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  <w:r w:rsidR="006820ED">
        <w:t xml:space="preserve"> - </w:t>
      </w:r>
      <w:proofErr w:type="spellStart"/>
      <w:r w:rsidR="006820ED">
        <w:t>mailom</w:t>
      </w:r>
      <w:proofErr w:type="spellEnd"/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5322"/>
    <w:rsid w:val="000C7E57"/>
    <w:rsid w:val="00163182"/>
    <w:rsid w:val="002E254A"/>
    <w:rsid w:val="003030D8"/>
    <w:rsid w:val="00383A03"/>
    <w:rsid w:val="003B391E"/>
    <w:rsid w:val="00443952"/>
    <w:rsid w:val="00481CA4"/>
    <w:rsid w:val="00486B16"/>
    <w:rsid w:val="004A2AD6"/>
    <w:rsid w:val="004E3574"/>
    <w:rsid w:val="005432F4"/>
    <w:rsid w:val="005552D7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7A4884"/>
    <w:rsid w:val="00821324"/>
    <w:rsid w:val="00871877"/>
    <w:rsid w:val="008C61B9"/>
    <w:rsid w:val="008E1367"/>
    <w:rsid w:val="00924FFF"/>
    <w:rsid w:val="009B1942"/>
    <w:rsid w:val="009E5554"/>
    <w:rsid w:val="00A05ADE"/>
    <w:rsid w:val="00A152FB"/>
    <w:rsid w:val="00A163E1"/>
    <w:rsid w:val="00A77AEF"/>
    <w:rsid w:val="00A94666"/>
    <w:rsid w:val="00BB45C2"/>
    <w:rsid w:val="00BD3768"/>
    <w:rsid w:val="00BE6C59"/>
    <w:rsid w:val="00C45836"/>
    <w:rsid w:val="00CA25E9"/>
    <w:rsid w:val="00D72603"/>
    <w:rsid w:val="00D81F16"/>
    <w:rsid w:val="00DC1AD3"/>
    <w:rsid w:val="00E06658"/>
    <w:rsid w:val="00E06B02"/>
    <w:rsid w:val="00E23D3B"/>
    <w:rsid w:val="00EB1098"/>
    <w:rsid w:val="00EC3422"/>
    <w:rsid w:val="00EC5339"/>
    <w:rsid w:val="00F21650"/>
    <w:rsid w:val="00F9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2011.</izvorni_sadrzaj>
    <derivirana_varijabla naziv="DomainObject.Predmet.DatumOsnivanja_1">31.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2012.</izvorni_sadrzaj>
    <derivirana_varijabla naziv="DomainObject.Predmet.DatumRjesavanja_1">31.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Skraćeni stečajni postupak</izvorni_sadrzaj>
    <derivirana_varijabla naziv="DomainObject.Predmet.Opis_1">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St-99/2011</izvorni_sadrzaj>
    <derivirana_varijabla naziv="DomainObject.Predmet.OznakaBroj_1">St-99/2011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KULUŠIĆ, d.o.o. za trgovinu i ugostiteljstvo, "u stečaju"</izvorni_sadrzaj>
    <derivirana_varijabla naziv="DomainObject.Predmet.ProtustrankaFormated_1">  BRAĆA KULUŠIĆ, d.o.o. za trgovinu i ugostiteljstvo, "u stečaju"</derivirana_varijabla>
  </DomainObject.Predmet.ProtustrankaFormated>
  <DomainObject.Predmet.ProtustrankaFormatedOIB>
    <izvorni_sadrzaj>  BRAĆA KULUŠIĆ, d.o.o. za trgovinu i ugostiteljstvo, "u stečaju", OIB 28632258442</izvorni_sadrzaj>
    <derivirana_varijabla naziv="DomainObject.Predmet.ProtustrankaFormatedOIB_1">  BRAĆA KULUŠIĆ, d.o.o. za trgovinu i ugostiteljstvo, "u stečaju", OIB 28632258442</derivirana_varijabla>
  </DomainObject.Predmet.ProtustrankaFormatedOIB>
  <DomainObject.Predmet.ProtustrankaFormatedWithAdress>
    <izvorni_sadrzaj> BRAĆA KULUŠIĆ, d.o.o. za trgovinu i ugostiteljstvo, "u stečaju", Mira Tilića 4, 22320 Drniš</izvorni_sadrzaj>
    <derivirana_varijabla naziv="DomainObject.Predmet.ProtustrankaFormatedWithAdress_1"> BRAĆA KULUŠIĆ, d.o.o. za trgovinu i ugostiteljstvo, "u stečaju", Mira Tilića 4, 22320 Drniš</derivirana_varijabla>
  </DomainObject.Predmet.ProtustrankaFormatedWithAdress>
  <DomainObject.Predmet.ProtustrankaFormatedWithAdressOIB>
    <izvorni_sadrzaj> BRAĆA KULUŠIĆ, d.o.o. za trgovinu i ugostiteljstvo, "u stečaju", OIB 28632258442, Mira Tilića 4, 22320 Drniš</izvorni_sadrzaj>
    <derivirana_varijabla naziv="DomainObject.Predmet.ProtustrankaFormatedWithAdressOIB_1"> BRAĆA KULUŠIĆ, d.o.o. za trgovinu i ugostiteljstvo, "u stečaju", OIB 28632258442, Mira Tilića 4, 22320 Drniš</derivirana_varijabla>
  </DomainObject.Predmet.ProtustrankaFormatedWithAdressOIB>
  <DomainObject.Predmet.ProtustrankaWithAdress>
    <izvorni_sadrzaj>BRAĆA KULUŠIĆ, d.o.o. za trgovinu i ugostiteljstvo, "u stečaju" Mira Tilića 4, 22320 Drniš</izvorni_sadrzaj>
    <derivirana_varijabla naziv="DomainObject.Predmet.ProtustrankaWithAdress_1">BRAĆA KULUŠIĆ, d.o.o. za trgovinu i ugostiteljstvo, "u stečaju" Mira Tilića 4, 22320 Drniš</derivirana_varijabla>
  </DomainObject.Predmet.ProtustrankaWithAdress>
  <DomainObject.Predmet.ProtustrankaWithAdressOIB>
    <izvorni_sadrzaj>BRAĆA KULUŠIĆ, d.o.o. za trgovinu i ugostiteljstvo, "u stečaju", OIB 28632258442, Mira Tilića 4, 22320 Drniš</izvorni_sadrzaj>
    <derivirana_varijabla naziv="DomainObject.Predmet.ProtustrankaWithAdressOIB_1">BRAĆA KULUŠIĆ, d.o.o. za trgovinu i ugostiteljstvo, "u stečaju", OIB 28632258442, Mira Tilića 4, 22320 Drniš</derivirana_varijabla>
  </DomainObject.Predmet.ProtustrankaWithAdressOIB>
  <DomainObject.Predmet.ProtustrankaNazivFormated>
    <izvorni_sadrzaj>BRAĆA KULUŠIĆ, d.o.o. za trgovinu i ugostiteljstvo, "u stečaju"</izvorni_sadrzaj>
    <derivirana_varijabla naziv="DomainObject.Predmet.ProtustrankaNazivFormated_1">BRAĆA KULUŠIĆ, d.o.o. za trgovinu i ugostiteljstvo, "u stečaju"</derivirana_varijabla>
  </DomainObject.Predmet.ProtustrankaNazivFormated>
  <DomainObject.Predmet.ProtustrankaNazivFormatedOIB>
    <izvorni_sadrzaj>BRAĆA KULUŠIĆ, d.o.o. za trgovinu i ugostiteljstvo, "u stečaju", OIB 28632258442</izvorni_sadrzaj>
    <derivirana_varijabla naziv="DomainObject.Predmet.ProtustrankaNazivFormatedOIB_1">BRAĆA KULUŠIĆ, d.o.o. za trgovinu i ugostiteljstvo, "u stečaju", OIB 28632258442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UPRAVA, PODRUČNI URED ŠIBENIK</izvorni_sadrzaj>
    <derivirana_varijabla naziv="DomainObject.Predmet.StrankaFormated_1">  RH-MINISTARSTVO FINANCIJA-POREZNA UPRAVA, PODRUČNI URED ŠIBENIK</derivirana_varijabla>
  </DomainObject.Predmet.StrankaFormated>
  <DomainObject.Predmet.StrankaFormatedOIB>
    <izvorni_sadrzaj>  RH-MINISTARSTVO FINANCIJA-POREZNA UPRAVA, PODRUČNI URED ŠIBENIK</izvorni_sadrzaj>
    <derivirana_varijabla naziv="DomainObject.Predmet.StrankaFormatedOIB_1">  RH-MINISTARSTVO FINANCIJA-POREZNA UPRAVA, PODRUČNI URED ŠIBENIK</derivirana_varijabla>
  </DomainObject.Predmet.StrankaFormatedOIB>
  <DomainObject.Predmet.StrankaFormatedWithAdress>
    <izvorni_sadrzaj> RH-MINISTARSTVO FINANCIJA-POREZNA UPRAVA, PODRUČNI URED ŠIBENIK, 22000 Šibenik</izvorni_sadrzaj>
    <derivirana_varijabla naziv="DomainObject.Predmet.StrankaFormatedWithAdress_1"> RH-MINISTARSTVO FINANCIJA-POREZNA UPRAVA, PODRUČNI URED ŠIBENIK, 22000 Šibenik</derivirana_varijabla>
  </DomainObject.Predmet.StrankaFormatedWithAdress>
  <DomainObject.Predmet.StrankaFormatedWithAdressOIB>
    <izvorni_sadrzaj> RH-MINISTARSTVO FINANCIJA-POREZNA UPRAVA, PODRUČNI URED ŠIBENIK, 22000 Šibenik</izvorni_sadrzaj>
    <derivirana_varijabla naziv="DomainObject.Predmet.StrankaFormatedWithAdressOIB_1"> RH-MINISTARSTVO FINANCIJA-POREZNA UPRAVA, PODRUČNI URED ŠIBENIK, 22000 Šibenik</derivirana_varijabla>
  </DomainObject.Predmet.StrankaFormatedWithAdressOIB>
  <DomainObject.Predmet.StrankaWithAdress>
    <izvorni_sadrzaj>RH-MINISTARSTVO FINANCIJA-POREZNA UPRAVA, PODRUČNI URED ŠIBENIK 22000 Šibenik</izvorni_sadrzaj>
    <derivirana_varijabla naziv="DomainObject.Predmet.StrankaWithAdress_1">RH-MINISTARSTVO FINANCIJA-POREZNA UPRAVA, PODRUČNI URED ŠIBENIK 22000 Šibenik</derivirana_varijabla>
  </DomainObject.Predmet.StrankaWithAdress>
  <DomainObject.Predmet.StrankaWithAdressOIB>
    <izvorni_sadrzaj>RH-MINISTARSTVO FINANCIJA-POREZNA UPRAVA, PODRUČNI URED ŠIBENIK, 22000 Šibenik</izvorni_sadrzaj>
    <derivirana_varijabla naziv="DomainObject.Predmet.StrankaWithAdressOIB_1">RH-MINISTARSTVO FINANCIJA-POREZNA UPRAVA, PODRUČNI URED ŠIBENIK, 22000 Šibenik</derivirana_varijabla>
  </DomainObject.Predmet.StrankaWithAdressOIB>
  <DomainObject.Predmet.StrankaNazivFormated>
    <izvorni_sadrzaj>RH-MINISTARSTVO FINANCIJA-POREZNA UPRAVA, PODRUČNI URED ŠIBENIK</izvorni_sadrzaj>
    <derivirana_varijabla naziv="DomainObject.Predmet.StrankaNazivFormated_1">RH-MINISTARSTVO FINANCIJA-POREZNA UPRAVA, PODRUČNI URED ŠIBENIK</derivirana_varijabla>
  </DomainObject.Predmet.StrankaNazivFormated>
  <DomainObject.Predmet.StrankaNazivFormatedOIB>
    <izvorni_sadrzaj>RH-MINISTARSTVO FINANCIJA-POREZNA UPRAVA, PODRUČNI URED ŠIBENIK</izvorni_sadrzaj>
    <derivirana_varijabla naziv="DomainObject.Predmet.StrankaNazivFormatedOIB_1">RH-MINISTARSTVO FINANCIJA-POREZNA UPRAVA,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RH-MINISTARSTVO FINANCIJA-POREZNA UPRAVA, PODRUČNI URED ŠIBENIK</item>
    </izvorni_sadrzaj>
    <derivirana_varijabla naziv="DomainObject.Predmet.StrankaListFormated_1">
      <item>RH-MINISTARSTVO FINANCIJA-POREZNA UPRAVA, PODRUČNI URED ŠIBENIK</item>
    </derivirana_varijabla>
  </DomainObject.Predmet.StrankaListFormated>
  <DomainObject.Predmet.StrankaListFormatedOIB>
    <izvorni_sadrzaj>
      <item>RH-MINISTARSTVO FINANCIJA-POREZNA UPRAVA, PODRUČNI URED ŠIBENIK</item>
    </izvorni_sadrzaj>
    <derivirana_varijabla naziv="DomainObject.Predmet.StrankaListFormatedOIB_1">
      <item>RH-MINISTARSTVO FINANCIJA-POREZNA UPRAVA, PODRUČNI URED ŠIBENIK</item>
    </derivirana_varijabla>
  </DomainObject.Predmet.StrankaListFormatedOIB>
  <DomainObject.Predmet.StrankaListFormatedWithAdress>
    <izvorni_sadrzaj>
      <item>RH-MINISTARSTVO FINANCIJA-POREZNA UPRAVA, PODRUČNI URED ŠIBENIK, 22000 Šibenik</item>
    </izvorni_sadrzaj>
    <derivirana_varijabla naziv="DomainObject.Predmet.StrankaListFormatedWithAdress_1">
      <item>RH-MINISTARSTVO FINANCIJA-POREZNA UPRAVA, PODRUČNI URED ŠIBENIK, 22000 Šibenik</item>
    </derivirana_varijabla>
  </DomainObject.Predmet.StrankaListFormatedWithAdress>
  <DomainObject.Predmet.StrankaListFormatedWithAdressOIB>
    <izvorni_sadrzaj>
      <item>RH-MINISTARSTVO FINANCIJA-POREZNA UPRAVA, PODRUČNI URED ŠIBENIK, 22000 Šibenik</item>
    </izvorni_sadrzaj>
    <derivirana_varijabla naziv="DomainObject.Predmet.StrankaListFormatedWithAdressOIB_1">
      <item>RH-MINISTARSTVO FINANCIJA-POREZNA UPRAVA, PODRUČNI URED ŠIBENIK, 22000 Šibenik</item>
    </derivirana_varijabla>
  </DomainObject.Predmet.StrankaListFormatedWithAdressOIB>
  <DomainObject.Predmet.StrankaListNazivFormated>
    <izvorni_sadrzaj>
      <item>RH-MINISTARSTVO FINANCIJA-POREZNA UPRAVA, PODRUČNI URED ŠIBENIK</item>
    </izvorni_sadrzaj>
    <derivirana_varijabla naziv="DomainObject.Predmet.StrankaListNazivFormated_1">
      <item>RH-MINISTARSTVO FINANCIJA-POREZNA UPRAVA, PODRUČNI URED ŠIBENIK</item>
    </derivirana_varijabla>
  </DomainObject.Predmet.StrankaListNazivFormated>
  <DomainObject.Predmet.StrankaListNazivFormatedOIB>
    <izvorni_sadrzaj>
      <item>RH-MINISTARSTVO FINANCIJA-POREZNA UPRAVA, PODRUČNI URED ŠIBENIK</item>
    </izvorni_sadrzaj>
    <derivirana_varijabla naziv="DomainObject.Predmet.StrankaListNazivFormatedOIB_1">
      <item>RH-MINISTARSTVO FINANCIJA-POREZNA UPRAVA, PODRUČNI URED ŠIBENIK</item>
    </derivirana_varijabla>
  </DomainObject.Predmet.StrankaListNazivFormatedOIB>
  <DomainObject.Predmet.ProtuStrankaListFormated>
    <izvorni_sadrzaj>
      <item>BRAĆA KULUŠIĆ, d.o.o. za trgovinu i ugostiteljstvo, "u stečaju"</item>
    </izvorni_sadrzaj>
    <derivirana_varijabla naziv="DomainObject.Predmet.ProtuStrankaListFormated_1">
      <item>BRAĆA KULUŠIĆ, d.o.o. za trgovinu i ugostiteljstvo, "u stečaju"</item>
    </derivirana_varijabla>
  </DomainObject.Predmet.ProtuStrankaListFormated>
  <DomainObject.Predmet.ProtuStrankaListFormatedOIB>
    <izvorni_sadrzaj>
      <item>BRAĆA KULUŠIĆ, d.o.o. za trgovinu i ugostiteljstvo, "u stečaju", OIB 28632258442</item>
    </izvorni_sadrzaj>
    <derivirana_varijabla naziv="DomainObject.Predmet.ProtuStrankaListFormatedOIB_1">
      <item>BRAĆA KULUŠIĆ, d.o.o. za trgovinu i ugostiteljstvo, "u stečaju", OIB 28632258442</item>
    </derivirana_varijabla>
  </DomainObject.Predmet.ProtuStrankaListFormatedOIB>
  <DomainObject.Predmet.ProtuStrankaListFormatedWithAdress>
    <izvorni_sadrzaj>
      <item>BRAĆA KULUŠIĆ, d.o.o. za trgovinu i ugostiteljstvo, "u stečaju", Mira Tilića 4, 22320 Drniš</item>
    </izvorni_sadrzaj>
    <derivirana_varijabla naziv="DomainObject.Predmet.ProtuStrankaListFormatedWithAdress_1">
      <item>BRAĆA KULUŠIĆ, d.o.o. za trgovinu i ugostiteljstvo, "u stečaju", Mira Tilića 4, 22320 Drniš</item>
    </derivirana_varijabla>
  </DomainObject.Predmet.ProtuStrankaListFormatedWithAdress>
  <DomainObject.Predmet.ProtuStrankaListFormatedWithAdressOIB>
    <izvorni_sadrzaj>
      <item>BRAĆA KULUŠIĆ, d.o.o. za trgovinu i ugostiteljstvo, "u stečaju", OIB 28632258442, Mira Tilića 4, 22320 Drniš</item>
    </izvorni_sadrzaj>
    <derivirana_varijabla naziv="DomainObject.Predmet.ProtuStrankaListFormatedWithAdressOIB_1">
      <item>BRAĆA KULUŠIĆ, d.o.o. za trgovinu i ugostiteljstvo, "u stečaju", OIB 28632258442, Mira Tilića 4, 22320 Drniš</item>
    </derivirana_varijabla>
  </DomainObject.Predmet.ProtuStrankaListFormatedWithAdressOIB>
  <DomainObject.Predmet.ProtuStrankaListNazivFormated>
    <izvorni_sadrzaj>
      <item>BRAĆA KULUŠIĆ, d.o.o. za trgovinu i ugostiteljstvo, "u stečaju"</item>
    </izvorni_sadrzaj>
    <derivirana_varijabla naziv="DomainObject.Predmet.ProtuStrankaListNazivFormated_1">
      <item>BRAĆA KULUŠIĆ, d.o.o. za trgovinu i ugostiteljstvo, "u stečaju"</item>
    </derivirana_varijabla>
  </DomainObject.Predmet.ProtuStrankaListNazivFormated>
  <DomainObject.Predmet.ProtuStrankaListNazivFormatedOIB>
    <izvorni_sadrzaj>
      <item>BRAĆA KULUŠIĆ, d.o.o. za trgovinu i ugostiteljstvo, "u stečaju", OIB 28632258442</item>
    </izvorni_sadrzaj>
    <derivirana_varijabla naziv="DomainObject.Predmet.ProtuStrankaListNazivFormatedOIB_1">
      <item>BRAĆA KULUŠIĆ, d.o.o. za trgovinu i ugostiteljstvo, "u stečaju", OIB 28632258442</item>
    </derivirana_varijabla>
  </DomainObject.Predmet.ProtuStrankaListNazivFormatedOIB>
  <DomainObject.Predmet.OstaliListFormated>
    <izvorni_sadrzaj>
      <item>ANĐELKA KULUŠIĆ</item>
      <item>BURE COMMERCE d.o.o. Biograd n/m</item>
    </izvorni_sadrzaj>
    <derivirana_varijabla naziv="DomainObject.Predmet.OstaliListFormated_1">
      <item>ANĐELKA KULUŠIĆ</item>
      <item>BURE COMMERCE d.o.o. Biograd n/m</item>
    </derivirana_varijabla>
  </DomainObject.Predmet.OstaliListFormated>
  <DomainObject.Predmet.OstaliListFormatedOIB>
    <izvorni_sadrzaj>
      <item>ANĐELKA KULUŠIĆ</item>
      <item>BURE COMMERCE d.o.o. Biograd n/m</item>
    </izvorni_sadrzaj>
    <derivirana_varijabla naziv="DomainObject.Predmet.OstaliListFormatedOIB_1">
      <item>ANĐELKA KULUŠIĆ</item>
      <item>BURE COMMERCE d.o.o. Biograd n/m</item>
    </derivirana_varijabla>
  </DomainObject.Predmet.OstaliListFormatedOIB>
  <DomainObject.Predmet.OstaliListFormatedWithAdress>
    <izvorni_sadrzaj>
      <item>ANĐELKA KULUŠIĆ, Bana I.Mažuranića 1, 22000 Šibenik</item>
      <item>BURE COMMERCE d.o.o. Biograd n/m, Fra Lina Pedišića 4, Bigrad n/m</item>
    </izvorni_sadrzaj>
    <derivirana_varijabla naziv="DomainObject.Predmet.OstaliListFormatedWithAdress_1">
      <item>ANĐELKA KULUŠIĆ, Bana I.Mažuranića 1, 22000 Šibenik</item>
      <item>BURE COMMERCE d.o.o. Biograd n/m, Fra Lina Pedišića 4, Bigrad n/m</item>
    </derivirana_varijabla>
  </DomainObject.Predmet.OstaliListFormatedWithAdress>
  <DomainObject.Predmet.OstaliListFormatedWithAdressOIB>
    <izvorni_sadrzaj>
      <item>ANĐELKA KULUŠIĆ, Bana I.Mažuranića 1, 22000 Šibenik</item>
      <item>BURE COMMERCE d.o.o. Biograd n/m, Fra Lina Pedišića 4, Bigrad n/m</item>
    </izvorni_sadrzaj>
    <derivirana_varijabla naziv="DomainObject.Predmet.OstaliListFormatedWithAdressOIB_1">
      <item>ANĐELKA KULUŠIĆ, Bana I.Mažuranića 1, 22000 Šibenik</item>
      <item>BURE COMMERCE d.o.o. Biograd n/m, Fra Lina Pedišića 4, Bigrad n/m</item>
    </derivirana_varijabla>
  </DomainObject.Predmet.OstaliListFormatedWithAdressOIB>
  <DomainObject.Predmet.OstaliListNazivFormated>
    <izvorni_sadrzaj>
      <item>ANĐELKA KULUŠIĆ</item>
      <item>BURE COMMERCE d.o.o. Biograd n/m</item>
    </izvorni_sadrzaj>
    <derivirana_varijabla naziv="DomainObject.Predmet.OstaliListNazivFormated_1">
      <item>ANĐELKA KULUŠIĆ</item>
      <item>BURE COMMERCE d.o.o. Biograd n/m</item>
    </derivirana_varijabla>
  </DomainObject.Predmet.OstaliListNazivFormated>
  <DomainObject.Predmet.OstaliListNazivFormatedOIB>
    <izvorni_sadrzaj>
      <item>ANĐELKA KULUŠIĆ</item>
      <item>BURE COMMERCE d.o.o. Biograd n/m</item>
    </izvorni_sadrzaj>
    <derivirana_varijabla naziv="DomainObject.Predmet.OstaliListNazivFormatedOIB_1">
      <item>ANĐELKA KULUŠIĆ</item>
      <item>BURE COMMERCE d.o.o. Biograd n/m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UPRAVA, PODRUČNI URED ŠIBENIK</izvorni_sadrzaj>
    <derivirana_varijabla naziv="DomainObject.Predmet.StrankaIDrugi_1">RH-MINISTARSTVO FINANCIJA-POREZNA UPRAVA, PODRUČNI URED ŠIBENIK</derivirana_varijabla>
  </DomainObject.Predmet.StrankaIDrugi>
  <DomainObject.Predmet.ProtustrankaIDrugi>
    <izvorni_sadrzaj>BRAĆA KULUŠIĆ, d.o.o. za trgovinu i ugostiteljstvo, "u stečaju"</izvorni_sadrzaj>
    <derivirana_varijabla naziv="DomainObject.Predmet.ProtustrankaIDrugi_1">BRAĆA KULUŠIĆ, d.o.o. za trgovinu i ugostiteljstvo, "u stečaju"</derivirana_varijabla>
  </DomainObject.Predmet.ProtustrankaIDrugi>
  <DomainObject.Predmet.StrankaIDrugiAdressOIB>
    <izvorni_sadrzaj>RH-MINISTARSTVO FINANCIJA-POREZNA UPRAVA, PODRUČNI URED ŠIBENIK, 22000 Šibenik</izvorni_sadrzaj>
    <derivirana_varijabla naziv="DomainObject.Predmet.StrankaIDrugiAdressOIB_1">RH-MINISTARSTVO FINANCIJA-POREZNA UPRAVA, PODRUČNI URED ŠIBENIK, 22000 Šibenik</derivirana_varijabla>
  </DomainObject.Predmet.StrankaIDrugiAdressOIB>
  <DomainObject.Predmet.ProtustrankaIDrugiAdressOIB>
    <izvorni_sadrzaj>BRAĆA KULUŠIĆ, d.o.o. za trgovinu i ugostiteljstvo, "u stečaju", OIB 28632258442, Mira Tilića 4, 22320 Drniš</izvorni_sadrzaj>
    <derivirana_varijabla naziv="DomainObject.Predmet.ProtustrankaIDrugiAdressOIB_1">BRAĆA KULUŠIĆ, d.o.o. za trgovinu i ugostiteljstvo, "u stečaju", OIB 28632258442, Mira Tilića 4,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2012.</izvorni_sadrzaj>
    <derivirana_varijabla naziv="DomainObject.Predmet.OdlukaRjesenje.DatumDonosenjaOdluke_1">31. siječnja 2012.</derivirana_varijabla>
  </DomainObject.Predmet.OdlukaRjesenje.DatumDonosenjaOdluke>
  <DomainObject.Predmet.OdlukaRjesenje.DatumPravomocnosti>
    <izvorni_sadrzaj>26. ožujka 2012.</izvorni_sadrzaj>
    <derivirana_varijabla naziv="DomainObject.Predmet.OdlukaRjesenje.DatumPravomocnosti_1">26. ožujka 2012.</derivirana_varijabla>
  </DomainObject.Predmet.OdlukaRjesenje.DatumPravomocnosti>
  <DomainObject.Predmet.OdlukaRjesenje.Oznaka>
    <izvorni_sadrzaj>St-99/2011-10</izvorni_sadrzaj>
    <derivirana_varijabla naziv="DomainObject.Predmet.OdlukaRjesenje.Oznaka_1">St-99/2011-10</derivirana_varijabla>
  </DomainObject.Predmet.OdlukaRjesenje.Oznaka>
  <DomainObject.Predmet.SudioniciListNaziv>
    <izvorni_sadrzaj>
      <item>RH-MINISTARSTVO FINANCIJA-POREZNA UPRAVA, PODRUČNI URED ŠIBENIK</item>
      <item>BRAĆA KULUŠIĆ, d.o.o. za trgovinu i ugostiteljstvo, "u stečaju"</item>
      <item>ANĐELKA KULUŠIĆ</item>
      <item>BURE COMMERCE d.o.o. Biograd n/m</item>
    </izvorni_sadrzaj>
    <derivirana_varijabla naziv="DomainObject.Predmet.SudioniciListNaziv_1">
      <item>RH-MINISTARSTVO FINANCIJA-POREZNA UPRAVA, PODRUČNI URED ŠIBENIK</item>
      <item>BRAĆA KULUŠIĆ, d.o.o. za trgovinu i ugostiteljstvo, "u stečaju"</item>
      <item>ANĐELKA KULUŠIĆ</item>
      <item>BURE COMMERCE d.o.o. Biograd n/m</item>
    </derivirana_varijabla>
  </DomainObject.Predmet.SudioniciListNaziv>
  <DomainObject.Predmet.SudioniciListAdressOIB>
    <izvorni_sadrzaj>
      <item>RH-MINISTARSTVO FINANCIJA-POREZNA UPRAVA, PODRUČNI URED ŠIBENIK, 22000 Šibenik</item>
      <item>BRAĆA KULUŠIĆ, d.o.o. za trgovinu i ugostiteljstvo, "u stečaju", OIB 28632258442, Mira Tilića 4,22320 Drniš</item>
      <item>ANĐELKA KULUŠIĆ, Bana I.Mažuranića 1,22000 Šibenik</item>
      <item>BURE COMMERCE d.o.o. Biograd n/m, Fra Lina Pedišića 4,Bigrad n/m</item>
    </izvorni_sadrzaj>
    <derivirana_varijabla naziv="DomainObject.Predmet.SudioniciListAdressOIB_1">
      <item>RH-MINISTARSTVO FINANCIJA-POREZNA UPRAVA, PODRUČNI URED ŠIBENIK, 22000 Šibenik</item>
      <item>BRAĆA KULUŠIĆ, d.o.o. za trgovinu i ugostiteljstvo, "u stečaju", OIB 28632258442, Mira Tilića 4,22320 Drniš</item>
      <item>ANĐELKA KULUŠIĆ, Bana I.Mažuranića 1,22000 Šibenik</item>
      <item>BURE COMMERCE d.o.o. Biograd n/m, Fra Lina Pedišića 4,Bigrad n/m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28632258442</item>
      <item>, OIB null</item>
      <item>, OIB null</item>
    </izvorni_sadrzaj>
    <derivirana_varijabla naziv="DomainObject.Predmet.SudioniciListNazivOIB_1">
      <item>, OIB null</item>
      <item>, OIB 28632258442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251</properties:Words>
  <properties:Characters>1196</properties:Characters>
  <properties:Lines>50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2018-06-26T06:55:00Z</dcterms:created>
  <dc:creator>Ardena Bajlo</dc:creator>
  <cp:lastModifiedBy>Ante Rubelj</cp:lastModifiedBy>
  <cp:lastPrinted>2018-06-27T12:54:00Z</cp:lastPrinted>
  <dcterms:modified xmlns:xsi="http://www.w3.org/2001/XMLSchema-instance" xsi:type="dcterms:W3CDTF">2018-06-27T12:54:00Z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St-99-11 -upis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