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ef11" w14:paraId="050ef11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E722C3">
        <w:t>721/2016</w:t>
      </w:r>
      <w:r>
        <w:t>-</w:t>
      </w:r>
      <w:r w:rsidR="000743A9">
        <w:t>1</w:t>
      </w:r>
      <w:r w:rsidR="00E722C3">
        <w:t>68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</w:t>
      </w:r>
      <w:r w:rsidR="00E722C3">
        <w:t>Zadru u ime Republike Hrvatske</w:t>
      </w:r>
      <w:r w:rsidRPr="001D58C0">
        <w:t xml:space="preserve">, po sucu ovog suda Ardeni Bajlo, u stečajnom postupku nad stečajnim dužnikom </w:t>
      </w:r>
      <w:r w:rsidR="00E722C3" w:rsidRPr="00353649">
        <w:t>LANTERNA d.o.o. u stečaju, Zadar, Polačišće 9, OIB: 07676334513</w:t>
      </w:r>
      <w:r w:rsidR="00E722C3">
        <w:t>, zastupano po stečajnom upravitelju</w:t>
      </w:r>
      <w:r w:rsidRPr="001D58C0">
        <w:t xml:space="preserve"> </w:t>
      </w:r>
      <w:r w:rsidR="00E722C3">
        <w:t>Blažu Saviću</w:t>
      </w:r>
      <w:r w:rsidRPr="001D58C0">
        <w:t xml:space="preserve">, </w:t>
      </w:r>
      <w:r w:rsidR="0010785D">
        <w:t>31</w:t>
      </w:r>
      <w:r w:rsidR="00712843">
        <w:t xml:space="preserve">. </w:t>
      </w:r>
      <w:r w:rsidR="00E722C3">
        <w:t>listopada</w:t>
      </w:r>
      <w:r w:rsidR="00712843">
        <w:t xml:space="preserve"> 2018</w:t>
      </w:r>
      <w:r w:rsidRPr="001D58C0">
        <w:t>.,</w:t>
      </w:r>
      <w:r w:rsidR="00E722C3">
        <w:t xml:space="preserve"> 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E722C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MARIO VUNIĆ</w:t>
      </w:r>
      <w:r w:rsidR="00712843">
        <w:t xml:space="preserve">, </w:t>
      </w:r>
      <w:r>
        <w:t>Ulica Milana Ogrizovića 18</w:t>
      </w:r>
      <w:r w:rsidR="00712843">
        <w:t xml:space="preserve">, </w:t>
      </w:r>
      <w:r w:rsidR="007C2541">
        <w:t>10000</w:t>
      </w:r>
      <w:r w:rsidR="00712843">
        <w:t xml:space="preserve"> </w:t>
      </w:r>
      <w:r w:rsidR="007C2541">
        <w:t>Zagreb</w:t>
      </w:r>
      <w:r w:rsidR="00712843">
        <w:t xml:space="preserve">, OIB: </w:t>
      </w:r>
      <w:r>
        <w:t>40931749658</w:t>
      </w:r>
      <w:r w:rsidR="00712843">
        <w:t>, IBAN: HR</w:t>
      </w:r>
      <w:r>
        <w:t>1423600003235108519</w:t>
      </w:r>
      <w:r w:rsidR="00712843">
        <w:t>,</w:t>
      </w:r>
    </w:p>
    <w:p w:rsidRDefault="00E722C3" w:rsidP="00712843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DAMIR VERŠEC</w:t>
      </w:r>
      <w:r w:rsidR="007C2541">
        <w:t xml:space="preserve">, </w:t>
      </w:r>
      <w:r>
        <w:t>Ulica Pavla Radića 1</w:t>
      </w:r>
      <w:r w:rsidR="007C2541">
        <w:t xml:space="preserve">, </w:t>
      </w:r>
      <w:r>
        <w:t>33000</w:t>
      </w:r>
      <w:r w:rsidR="007C2541">
        <w:t xml:space="preserve"> </w:t>
      </w:r>
      <w:r>
        <w:t>Virovitica</w:t>
      </w:r>
      <w:r w:rsidR="007C2541">
        <w:t xml:space="preserve">, OIB: </w:t>
      </w:r>
      <w:r>
        <w:t>90464311839</w:t>
      </w:r>
      <w:r w:rsidR="007C2541">
        <w:t>, IBAN: HR</w:t>
      </w:r>
      <w:r>
        <w:t>8923600001101231329</w:t>
      </w:r>
      <w:r w:rsidR="007C2541">
        <w:t>,</w:t>
      </w:r>
    </w:p>
    <w:p w:rsidRDefault="00031693" w:rsidP="00031693" w:rsidR="00031693">
      <w:pPr>
        <w:spacing w:after="200"/>
        <w:ind w:left="720"/>
        <w:jc w:val="both"/>
      </w:pPr>
      <w:r w:rsidRPr="002633C2">
        <w:t>čije ponude nisu prihvaćene vrati uplaćenu jamčevinu.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E722C3">
        <w:t>10</w:t>
      </w:r>
      <w:r>
        <w:t xml:space="preserve">. </w:t>
      </w:r>
      <w:r w:rsidR="00E722C3">
        <w:t>rujna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E722C3">
        <w:t>9083</w:t>
      </w:r>
      <w:r w:rsidRPr="006E2E98">
        <w:t xml:space="preserve">) od </w:t>
      </w:r>
      <w:r w:rsidR="00536857">
        <w:t>5</w:t>
      </w:r>
      <w:r>
        <w:t xml:space="preserve">. </w:t>
      </w:r>
      <w:r w:rsidR="00E722C3">
        <w:t>rujna</w:t>
      </w:r>
      <w:r w:rsidR="00536857">
        <w:t xml:space="preserve"> </w:t>
      </w:r>
      <w:r w:rsidR="00E722C3">
        <w:t>2018., Klasa: O/110-10/16</w:t>
      </w:r>
      <w:r w:rsidRPr="006E2E98">
        <w:t>-01/</w:t>
      </w:r>
      <w:r w:rsidR="00E722C3">
        <w:t>694, Ur. br.: 07-01</w:t>
      </w:r>
      <w:r w:rsidRPr="006E2E98">
        <w:t>-1</w:t>
      </w:r>
      <w:r w:rsidR="00536857">
        <w:t>8</w:t>
      </w:r>
      <w:r w:rsidRPr="006E2E98">
        <w:t>-</w:t>
      </w:r>
      <w:r w:rsidR="00E722C3">
        <w:t>190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536857">
        <w:t>24</w:t>
      </w:r>
      <w:r>
        <w:t xml:space="preserve">. </w:t>
      </w:r>
      <w:r w:rsidR="00536857">
        <w:t>siječnja 2018</w:t>
      </w:r>
      <w:r w:rsidRPr="006E2E98">
        <w:t xml:space="preserve">. i da je najvišu ponudu na elektroničkoj javnoj </w:t>
      </w:r>
      <w:r w:rsidR="00E722C3">
        <w:t>dražbi za kupnju iste dala</w:t>
      </w:r>
      <w:r w:rsidRPr="006E2E98">
        <w:t xml:space="preserve"> </w:t>
      </w:r>
      <w:r w:rsidR="00E722C3">
        <w:t>KORNELIJA VERŠEC</w:t>
      </w:r>
      <w:r w:rsidR="00E722C3" w:rsidRPr="005A1DC7">
        <w:t xml:space="preserve">, </w:t>
      </w:r>
      <w:r w:rsidR="00E722C3">
        <w:t>33</w:t>
      </w:r>
      <w:r w:rsidR="00E722C3" w:rsidRPr="005A1DC7">
        <w:t xml:space="preserve">000 </w:t>
      </w:r>
      <w:r w:rsidR="00E722C3">
        <w:t>Virovitica</w:t>
      </w:r>
      <w:r w:rsidR="00E722C3" w:rsidRPr="005A1DC7">
        <w:t xml:space="preserve">, </w:t>
      </w:r>
      <w:r w:rsidR="00E722C3">
        <w:t>Dr. Mije Pupeka 23</w:t>
      </w:r>
      <w:r w:rsidR="00E722C3" w:rsidRPr="005A1DC7">
        <w:t xml:space="preserve">, OIB: </w:t>
      </w:r>
      <w:r w:rsidR="00E722C3">
        <w:t>37245707011</w:t>
      </w:r>
      <w:r>
        <w:t>,</w:t>
      </w:r>
      <w:r w:rsidRPr="006E2E98">
        <w:t xml:space="preserve"> u iznosu od </w:t>
      </w:r>
      <w:r w:rsidR="00E722C3">
        <w:t>309.000,00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10785D">
        <w:t>31</w:t>
      </w:r>
      <w:r w:rsidR="00712843">
        <w:t xml:space="preserve">. </w:t>
      </w:r>
      <w:r w:rsidR="00E722C3">
        <w:t>listopada</w:t>
      </w:r>
      <w:r w:rsidR="00712843">
        <w:t xml:space="preserve"> 2018.</w:t>
      </w:r>
    </w:p>
    <w:p w:rsidRDefault="001D58C0" w:rsidP="001D58C0" w:rsidR="001D58C0" w:rsidRPr="001D58C0"/>
    <w:p w:rsidRDefault="000B6113" w:rsidP="006F1ED7" w:rsidR="006F1ED7">
      <w:r>
        <w:t>Za točnost otpravka – ovlašteni službenik</w:t>
      </w:r>
      <w:r w:rsidR="006F1ED7">
        <w:t xml:space="preserve">                  </w:t>
      </w:r>
      <w:r>
        <w:t xml:space="preserve"> </w:t>
      </w:r>
      <w:r>
        <w:tab/>
      </w:r>
      <w:r>
        <w:tab/>
      </w:r>
      <w:r>
        <w:tab/>
      </w:r>
      <w:r w:rsidR="006F1ED7">
        <w:t>Sutkinja</w:t>
      </w:r>
    </w:p>
    <w:p w:rsidRDefault="000B6113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0B6113"/>
    <w:rsid w:val="0010785D"/>
    <w:rsid w:val="00131772"/>
    <w:rsid w:val="001D58C0"/>
    <w:rsid w:val="001E203A"/>
    <w:rsid w:val="002275DA"/>
    <w:rsid w:val="00272916"/>
    <w:rsid w:val="00536857"/>
    <w:rsid w:val="006B4A1A"/>
    <w:rsid w:val="006F1ED7"/>
    <w:rsid w:val="006F72AB"/>
    <w:rsid w:val="00712843"/>
    <w:rsid w:val="007C2541"/>
    <w:rsid w:val="007E0EE0"/>
    <w:rsid w:val="007E6A37"/>
    <w:rsid w:val="008F580E"/>
    <w:rsid w:val="00AB6D8D"/>
    <w:rsid w:val="00D17961"/>
    <w:rsid w:val="00E722C3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St-721/2016-154</izvorni_sadrzaj>
    <derivirana_varijabla naziv="DomainObject.PredzadnjaOdlukaIzPredmeta.Oznaka_1">St-721/2016-154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1708</properties:Characters>
  <properties:Lines>57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2018-10-12T08:49:00Z</dcterms:created>
  <dc:creator>Martina Kalmeta</dc:creator>
  <cp:lastModifiedBy>Ante Rubelj</cp:lastModifiedBy>
  <dcterms:modified xmlns:xsi="http://www.w3.org/2001/XMLSchema-instance" xsi:type="dcterms:W3CDTF">2018-11-02T13:02:00Z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(St-721-16-LANTERNA 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