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cdeac" w14:paraId="f9cdeac" w:rsidRDefault="00811DC8" w:rsidP="00187406" w:rsidR="00187406" w:rsidRPr="00187406">
      <w:pPr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045D2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povodom prijedloga za otvaranje stečajnog postupka nad dužnikom </w:t>
      </w:r>
      <w:r w:rsidR="00342EBD" w:rsidRPr="00342EBD">
        <w:t>RADIOKOMUNIKACIJE d.o.o. Split, Put Skalica 49, OIB: 27051517154</w:t>
      </w:r>
      <w:r w:rsidRPr="001045D2">
        <w:t xml:space="preserve">, dana </w:t>
      </w:r>
      <w:r w:rsidR="000F5C87">
        <w:t>9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0F5C87" w:rsidP="00131BCF" w:rsidR="000F5C87">
      <w:pPr>
        <w:spacing w:before="100"/>
        <w:ind w:firstLine="720"/>
        <w:jc w:val="both"/>
      </w:pPr>
    </w:p>
    <w:p w:rsidRDefault="008A50DA" w:rsidP="000F5C87" w:rsidR="001045D2">
      <w:pPr>
        <w:spacing w:before="100"/>
        <w:ind w:firstLine="720"/>
        <w:jc w:val="both"/>
      </w:pPr>
      <w:r w:rsidRPr="008A50DA">
        <w:t xml:space="preserve">Zbog službene spriječenosti uređujuće sutkinje ročište određeno za dan </w:t>
      </w:r>
      <w:r w:rsidR="000F5C87">
        <w:t>9</w:t>
      </w:r>
      <w:r>
        <w:t>. lipnja 2017</w:t>
      </w:r>
      <w:r w:rsidR="007F6FFF">
        <w:t xml:space="preserve">. godine sa početkom u </w:t>
      </w:r>
      <w:r w:rsidR="00342EBD">
        <w:t>12:10</w:t>
      </w:r>
      <w:r w:rsidRPr="008A50DA">
        <w:t xml:space="preserve"> sati odgađa se, a o održavanju idućeg stranke će biti obaviještene naknadno </w:t>
      </w:r>
      <w:r w:rsidR="000F5C87">
        <w:t>putem mrežne stranice</w:t>
      </w:r>
      <w:r w:rsidR="000F5C87" w:rsidRPr="005B70DC">
        <w:t xml:space="preserve"> e-Oglasna ploča sudova</w:t>
      </w:r>
      <w:r w:rsidR="001045D2" w:rsidRPr="001045D2">
        <w:t>.</w:t>
      </w:r>
    </w:p>
    <w:p w:rsidRDefault="001045D2" w:rsidP="001045D2" w:rsidR="001045D2">
      <w:pPr>
        <w:jc w:val="center"/>
      </w:pPr>
    </w:p>
    <w:p w:rsidRDefault="001045D2" w:rsidP="001045D2" w:rsidR="001045D2" w:rsidRPr="001536D6">
      <w:pPr>
        <w:jc w:val="center"/>
      </w:pPr>
      <w:r w:rsidRPr="001536D6">
        <w:t xml:space="preserve">U Splitu, </w:t>
      </w:r>
      <w:r w:rsidR="000F5C87">
        <w:t>9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DNA: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predlagatelju – FINA, RC Split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dužniku </w:t>
      </w:r>
    </w:p>
    <w:p w:rsidRDefault="000F5C87" w:rsidP="000F5C87" w:rsid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zakonskom zastupniku dužnika </w:t>
      </w:r>
    </w:p>
    <w:p w:rsidRDefault="00342EBD" w:rsidP="000F5C87" w:rsidR="00342EBD" w:rsidRPr="000F5C87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</w:t>
      </w:r>
      <w:r>
        <w:rPr>
          <w:rFonts w:cstheme="minorBidi" w:eastAsiaTheme="minorHAnsi"/>
          <w:szCs w:val="22"/>
          <w:lang w:eastAsia="en-US"/>
        </w:rPr>
        <w:tab/>
        <w:t>privremenom stečajnom upravitelju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mrežna stranica e-Oglasna ploča sudova 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u spis</w:t>
      </w:r>
    </w:p>
    <w:p w:rsidRDefault="001045D2" w:rsidP="001045D2" w:rsidR="001045D2" w:rsidRPr="001536D6"/>
    <w:sectPr w:rsidSect="005F0D18" w:rsidR="001045D2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342EBD">
      <w:t>121</w:t>
    </w:r>
    <w:r w:rsidR="00F134CD">
      <w:t>9</w:t>
    </w:r>
    <w:r w:rsidR="008A50DA">
      <w:t>/</w:t>
    </w:r>
    <w:r w:rsidR="001045D2"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0F5C87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42EBD"/>
    <w:rsid w:val="0035772B"/>
    <w:rsid w:val="00387D0A"/>
    <w:rsid w:val="00397D07"/>
    <w:rsid w:val="003B61A7"/>
    <w:rsid w:val="003E598E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B1C7C"/>
    <w:rsid w:val="006C3A59"/>
    <w:rsid w:val="006C489E"/>
    <w:rsid w:val="006D4E0B"/>
    <w:rsid w:val="00707DDE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F6FFF"/>
    <w:rsid w:val="00800025"/>
    <w:rsid w:val="00811DC8"/>
    <w:rsid w:val="00831454"/>
    <w:rsid w:val="008457A6"/>
    <w:rsid w:val="00847A11"/>
    <w:rsid w:val="008525AA"/>
    <w:rsid w:val="00863EC8"/>
    <w:rsid w:val="0088678F"/>
    <w:rsid w:val="00887D6B"/>
    <w:rsid w:val="00893DFA"/>
    <w:rsid w:val="0089595F"/>
    <w:rsid w:val="008A2508"/>
    <w:rsid w:val="008A50DA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B77"/>
    <w:rsid w:val="009C47EF"/>
    <w:rsid w:val="009C50E9"/>
    <w:rsid w:val="009F066F"/>
    <w:rsid w:val="009F7F23"/>
    <w:rsid w:val="00A27C6E"/>
    <w:rsid w:val="00A471A4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F3C39"/>
    <w:rsid w:val="00AF7142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A3B82"/>
    <w:rsid w:val="00CA7C9A"/>
    <w:rsid w:val="00CB4AD1"/>
    <w:rsid w:val="00CF0F94"/>
    <w:rsid w:val="00D40C23"/>
    <w:rsid w:val="00D60771"/>
    <w:rsid w:val="00D63C5B"/>
    <w:rsid w:val="00D81FD3"/>
    <w:rsid w:val="00DC4015"/>
    <w:rsid w:val="00E320AB"/>
    <w:rsid w:val="00E37760"/>
    <w:rsid w:val="00E513FE"/>
    <w:rsid w:val="00E64628"/>
    <w:rsid w:val="00E74386"/>
    <w:rsid w:val="00E85570"/>
    <w:rsid w:val="00E86D95"/>
    <w:rsid w:val="00ED29AB"/>
    <w:rsid w:val="00F134CD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71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1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1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1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1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71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1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1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1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1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1219</izvorni_sadrzaj>
    <derivirana_varijabla naziv="DomainObject.Predmet.Broj_1">1219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St-1219/2016</izvorni_sadrzaj>
    <derivirana_varijabla naziv="DomainObject.Predmet.OznakaBroj_1">St-1219/2016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RADIOKOMUNIKACIJE d.o.o. za proizvodnju, servis i trgovinu</izvorni_sadrzaj>
    <derivirana_varijabla naziv="DomainObject.Predmet.ProtustrankaFormated_1">  RADIOKOMUNIKACIJE d.o.o. za proizvodnju, servis i trgovinu</derivirana_varijabla>
  </DomainObject.Predmet.ProtustrankaFormated>
  <DomainObject.Predmet.ProtustrankaFormatedOIB>
    <izvorni_sadrzaj>  RADIOKOMUNIKACIJE d.o.o. za proizvodnju, servis i trgovinu, OIB 27051517154</izvorni_sadrzaj>
    <derivirana_varijabla naziv="DomainObject.Predmet.ProtustrankaFormatedOIB_1">  RADIOKOMUNIKACIJE d.o.o. za proizvodnju, servis i trgovinu, OIB 27051517154</derivirana_varijabla>
  </DomainObject.Predmet.ProtustrankaFormatedOIB>
  <DomainObject.Predmet.ProtustrankaFormatedWithAdress>
    <izvorni_sadrzaj> RADIOKOMUNIKACIJE d.o.o. za proizvodnju, servis i trgovinu, Put Skalica 49, 21000 Split</izvorni_sadrzaj>
    <derivirana_varijabla naziv="DomainObject.Predmet.ProtustrankaFormatedWithAdress_1"> RADIOKOMUNIKACIJE d.o.o. za proizvodnju, servis i trgovinu, Put Skalica 49, 21000 Split</derivirana_varijabla>
  </DomainObject.Predmet.ProtustrankaFormatedWithAdress>
  <DomainObject.Predmet.ProtustrankaFormatedWithAdressOIB>
    <izvorni_sadrzaj> RADIOKOMUNIKACIJE d.o.o. za proizvodnju, servis i trgovinu, OIB 27051517154, Put Skalica 49, 21000 Split</izvorni_sadrzaj>
    <derivirana_varijabla naziv="DomainObject.Predmet.ProtustrankaFormatedWithAdressOIB_1"> RADIOKOMUNIKACIJE d.o.o. za proizvodnju, servis i trgovinu, OIB 27051517154, Put Skalica 49, 21000 Split</derivirana_varijabla>
  </DomainObject.Predmet.ProtustrankaFormatedWithAdressOIB>
  <DomainObject.Predmet.ProtustrankaWithAdress>
    <izvorni_sadrzaj>RADIOKOMUNIKACIJE d.o.o. za proizvodnju, servis i trgovinu Put Skalica 49, 21000 Split</izvorni_sadrzaj>
    <derivirana_varijabla naziv="DomainObject.Predmet.ProtustrankaWithAdress_1">RADIOKOMUNIKACIJE d.o.o. za proizvodnju, servis i trgovinu Put Skalica 49, 21000 Split</derivirana_varijabla>
  </DomainObject.Predmet.ProtustrankaWithAdress>
  <DomainObject.Predmet.ProtustrankaWithAdressOIB>
    <izvorni_sadrzaj>RADIOKOMUNIKACIJE d.o.o. za proizvodnju, servis i trgovinu, OIB 27051517154, Put Skalica 49, 21000 Split</izvorni_sadrzaj>
    <derivirana_varijabla naziv="DomainObject.Predmet.ProtustrankaWithAdressOIB_1">RADIOKOMUNIKACIJE d.o.o. za proizvodnju, servis i trgovinu, OIB 27051517154, Put Skalica 49, 21000 Split</derivirana_varijabla>
  </DomainObject.Predmet.ProtustrankaWithAdressOIB>
  <DomainObject.Predmet.ProtustrankaNazivFormated>
    <izvorni_sadrzaj>RADIOKOMUNIKACIJE d.o.o. za proizvodnju, servis i trgovinu</izvorni_sadrzaj>
    <derivirana_varijabla naziv="DomainObject.Predmet.ProtustrankaNazivFormated_1">RADIOKOMUNIKACIJE d.o.o. za proizvodnju, servis i trgovinu</derivirana_varijabla>
  </DomainObject.Predmet.ProtustrankaNazivFormated>
  <DomainObject.Predmet.ProtustrankaNazivFormatedOIB>
    <izvorni_sadrzaj>RADIOKOMUNIKACIJE d.o.o. za proizvodnju, servis i trgovinu, OIB 27051517154</izvorni_sadrzaj>
    <derivirana_varijabla naziv="DomainObject.Predmet.ProtustrankaNazivFormatedOIB_1">RADIOKOMUNIKACIJE d.o.o. za proizvodnju, servis i trgovinu, OIB 27051517154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1218222.98</izvorni_sadrzaj>
    <derivirana_varijabla naziv="DomainObject.Predmet.TrenutnaVrijednost_1">1218222.98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RADIOKOMUNIKACIJE d.o.o. za proizvodnju, servis i trgovinu</item>
    </izvorni_sadrzaj>
    <derivirana_varijabla naziv="DomainObject.Predmet.ProtuStrankaListFormated_1">
      <item>RADIOKOMUNIKACIJE d.o.o. za proizvodnju, servis i trgovinu</item>
    </derivirana_varijabla>
  </DomainObject.Predmet.ProtuStrankaListFormated>
  <DomainObject.Predmet.ProtuStrankaListFormatedOIB>
    <izvorni_sadrzaj>
      <item>RADIOKOMUNIKACIJE d.o.o. za proizvodnju, servis i trgovinu, OIB 27051517154</item>
    </izvorni_sadrzaj>
    <derivirana_varijabla naziv="DomainObject.Predmet.ProtuStrankaListFormatedOIB_1">
      <item>RADIOKOMUNIKACIJE d.o.o. za proizvodnju, servis i trgovinu, OIB 27051517154</item>
    </derivirana_varijabla>
  </DomainObject.Predmet.ProtuStrankaListFormatedOIB>
  <DomainObject.Predmet.ProtuStrankaListFormatedWithAdress>
    <izvorni_sadrzaj>
      <item>RADIOKOMUNIKACIJE d.o.o. za proizvodnju, servis i trgovinu, Put Skalica 49, 21000 Split</item>
    </izvorni_sadrzaj>
    <derivirana_varijabla naziv="DomainObject.Predmet.ProtuStrankaListFormatedWithAdress_1">
      <item>RADIOKOMUNIKACIJE d.o.o. za proizvodnju, servis i trgovinu, Put Skalica 49, 21000 Split</item>
    </derivirana_varijabla>
  </DomainObject.Predmet.ProtuStrankaListFormatedWithAdress>
  <DomainObject.Predmet.ProtuStrankaListFormatedWithAdressOIB>
    <izvorni_sadrzaj>
      <item>RADIOKOMUNIKACIJE d.o.o. za proizvodnju, servis i trgovinu, OIB 27051517154, Put Skalica 49, 21000 Split</item>
    </izvorni_sadrzaj>
    <derivirana_varijabla naziv="DomainObject.Predmet.ProtuStrankaListFormatedWithAdressOIB_1">
      <item>RADIOKOMUNIKACIJE d.o.o. za proizvodnju, servis i trgovinu, OIB 27051517154, Put Skalica 49, 21000 Split</item>
    </derivirana_varijabla>
  </DomainObject.Predmet.ProtuStrankaListFormatedWithAdressOIB>
  <DomainObject.Predmet.ProtuStrankaListNazivFormated>
    <izvorni_sadrzaj>
      <item>RADIOKOMUNIKACIJE d.o.o. za proizvodnju, servis i trgovinu</item>
    </izvorni_sadrzaj>
    <derivirana_varijabla naziv="DomainObject.Predmet.ProtuStrankaListNazivFormated_1">
      <item>RADIOKOMUNIKACIJE d.o.o. za proizvodnju, servis i trgovinu</item>
    </derivirana_varijabla>
  </DomainObject.Predmet.ProtuStrankaListNazivFormated>
  <DomainObject.Predmet.ProtuStrankaListNazivFormatedOIB>
    <izvorni_sadrzaj>
      <item>RADIOKOMUNIKACIJE d.o.o. za proizvodnju, servis i trgovinu, OIB 27051517154</item>
    </izvorni_sadrzaj>
    <derivirana_varijabla naziv="DomainObject.Predmet.ProtuStrankaListNazivFormatedOIB_1">
      <item>RADIOKOMUNIKACIJE d.o.o. za proizvodnju, servis i trgovinu, OIB 27051517154</item>
    </derivirana_varijabla>
  </DomainObject.Predmet.ProtuStrankaListNazivFormatedOIB>
  <DomainObject.Predmet.OstaliListFormated>
    <izvorni_sadrzaj>
      <item>Srđan Kolundžić</item>
    </izvorni_sadrzaj>
    <derivirana_varijabla naziv="DomainObject.Predmet.OstaliListFormated_1">
      <item>Srđan Kolundžić</item>
    </derivirana_varijabla>
  </DomainObject.Predmet.OstaliListFormated>
  <DomainObject.Predmet.OstaliListFormatedOIB>
    <izvorni_sadrzaj>
      <item>Srđan Kolundžić, OIB 42931760524</item>
    </izvorni_sadrzaj>
    <derivirana_varijabla naziv="DomainObject.Predmet.OstaliListFormatedOIB_1">
      <item>Srđan Kolundžić, OIB 42931760524</item>
    </derivirana_varijabla>
  </DomainObject.Predmet.OstaliListFormatedOIB>
  <DomainObject.Predmet.OstaliListFormatedWithAdress>
    <izvorni_sadrzaj>
      <item>Srđan Kolundžić, Put Skalica 49, 21000 Split</item>
    </izvorni_sadrzaj>
    <derivirana_varijabla naziv="DomainObject.Predmet.OstaliListFormatedWithAdress_1">
      <item>Srđan Kolundžić, Put Skalica 49, 21000 Split</item>
    </derivirana_varijabla>
  </DomainObject.Predmet.OstaliListFormatedWithAdress>
  <DomainObject.Predmet.OstaliListFormatedWithAdressOIB>
    <izvorni_sadrzaj>
      <item>Srđan Kolundžić, OIB 42931760524, Put Skalica 49, 21000 Split</item>
    </izvorni_sadrzaj>
    <derivirana_varijabla naziv="DomainObject.Predmet.OstaliListFormatedWithAdressOIB_1">
      <item>Srđan Kolundžić, OIB 42931760524, Put Skalica 49, 21000 Split</item>
    </derivirana_varijabla>
  </DomainObject.Predmet.OstaliListFormatedWithAdressOIB>
  <DomainObject.Predmet.OstaliListNazivFormated>
    <izvorni_sadrzaj>
      <item>Srđan Kolundžić</item>
    </izvorni_sadrzaj>
    <derivirana_varijabla naziv="DomainObject.Predmet.OstaliListNazivFormated_1">
      <item>Srđan Kolundžić</item>
    </derivirana_varijabla>
  </DomainObject.Predmet.OstaliListNazivFormated>
  <DomainObject.Predmet.OstaliListNazivFormatedOIB>
    <izvorni_sadrzaj>
      <item>Srđan Kolundžić, OIB 42931760524</item>
    </izvorni_sadrzaj>
    <derivirana_varijabla naziv="DomainObject.Predmet.OstaliListNazivFormatedOIB_1">
      <item>Srđan Kolundžić, OIB 42931760524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RADIOKOMUNIKACIJE d.o.o. za proizvodnju, servis i trgovinu</izvorni_sadrzaj>
    <derivirana_varijabla naziv="DomainObject.Predmet.ProtustrankaIDrugi_1">RADIOKOMUNIKACIJE d.o.o. za proizvodnju, servis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RADIOKOMUNIKACIJE d.o.o. za proizvodnju, servis i trgovinu, OIB 27051517154, Put Skalica 49, 21000 Split</izvorni_sadrzaj>
    <derivirana_varijabla naziv="DomainObject.Predmet.ProtustrankaIDrugiAdressOIB_1">RADIOKOMUNIKACIJE d.o.o. za proizvodnju, servis i trgovinu, OIB 27051517154, Put Skalica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RADIOKOMUNIKACIJE d.o.o. za proizvodnju, servis i trgovinu</item>
      <item>FINANCIJSKA AGENCIJA, RC SPLIT</item>
      <item>Srđan Kolundžić</item>
    </izvorni_sadrzaj>
    <derivirana_varijabla naziv="DomainObject.Predmet.SudioniciListNaziv_1">
      <item>RADIOKOMUNIKACIJE d.o.o. za proizvodnju, servis i trgovinu</item>
      <item>FINANCIJSKA AGENCIJA, RC SPLIT</item>
      <item>Srđan Kolundžić</item>
    </derivirana_varijabla>
  </DomainObject.Predmet.SudioniciListNaziv>
  <DomainObject.Predmet.SudioniciListAdressOIB>
    <izvorni_sadrzaj>
      <item>RADIOKOMUNIKACIJE d.o.o. za proizvodnju, servis i trgovinu, OIB 27051517154, Put Skalica 49,21000 Split</item>
      <item>FINANCIJSKA AGENCIJA, RC SPLIT, OIB 85821130368, Mažuranićevo šetalište 24 b,21000 Split</item>
      <item>Srđan Kolundžić, OIB 42931760524, Put Skalica 49,21000 Split</item>
    </izvorni_sadrzaj>
    <derivirana_varijabla naziv="DomainObject.Predmet.SudioniciListAdressOIB_1">
      <item>RADIOKOMUNIKACIJE d.o.o. za proizvodnju, servis i trgovinu, OIB 27051517154, Put Skalica 49,21000 Split</item>
      <item>FINANCIJSKA AGENCIJA, RC SPLIT, OIB 85821130368, Mažuranićevo šetalište 24 b,21000 Split</item>
      <item>Srđan Kolundžić, OIB 42931760524, Put Skalica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27051517154</item>
      <item>, OIB 85821130368</item>
      <item>, OIB 42931760524</item>
    </izvorni_sadrzaj>
    <derivirana_varijabla naziv="DomainObject.Predmet.SudioniciListNazivOIB_1">
      <item>, OIB 27051517154</item>
      <item>, OIB 85821130368</item>
      <item>, OIB 42931760524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720</properties:Characters>
  <properties:Lines>35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2017-05-09T06:17:00Z</dcterms:created>
  <dc:creator>nmarunica</dc:creator>
  <cp:lastModifiedBy>Ana Golub Gruić</cp:lastModifiedBy>
  <cp:lastPrinted>2017-05-09T06:17:00Z</cp:lastPrinted>
  <dcterms:modified xmlns:xsi="http://www.w3.org/2001/XMLSchema-instance" xsi:type="dcterms:W3CDTF">2017-05-09T07:37:00Z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