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a673" w14:paraId="a5aa67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2C492E">
        <w:rPr>
          <w:rFonts w:eastAsia="Calibri"/>
          <w:lang w:eastAsia="en-US"/>
        </w:rPr>
        <w:t>84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</w:t>
      </w:r>
      <w:r w:rsidR="002C492E">
        <w:t xml:space="preserve">FIAMMA j.d.o.o. za ugostiteljstvo i trgovinu Vladislavci, Kralja Petra Krešimira IV 9, OIB: 53228155464, MBS: 030179448, </w:t>
      </w:r>
      <w:r w:rsidR="00B815EE">
        <w:t xml:space="preserve">dana </w:t>
      </w:r>
      <w:r w:rsidR="00423E81">
        <w:t>13</w:t>
      </w:r>
      <w:r w:rsidR="00B815EE">
        <w:t xml:space="preserve">. veljače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423E81">
        <w:t xml:space="preserve"> </w:t>
      </w:r>
      <w:r w:rsidR="002C492E">
        <w:t>FIAMMA j.d.o.o. za ugostiteljstvo i trgovinu Vladislavci, Kralja Petra Krešimira IV 9, OIB: 53228155464, MBS: 030179448.</w:t>
      </w:r>
      <w:r w:rsidR="00423E81">
        <w:t xml:space="preserve"> </w:t>
      </w:r>
      <w:r w:rsidR="00BB523C">
        <w:t xml:space="preserve"> </w:t>
      </w:r>
      <w:r w:rsidR="008824F1"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423E81">
        <w:t>2</w:t>
      </w:r>
      <w:r w:rsidR="002C492E">
        <w:t>6</w:t>
      </w:r>
      <w:r w:rsidR="009364F3">
        <w:t>. siječnja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2C492E">
        <w:t>3</w:t>
      </w:r>
      <w:r w:rsidR="00423E81">
        <w:t>99</w:t>
      </w:r>
      <w:r w:rsidR="008A5A4B">
        <w:t xml:space="preserve"> </w:t>
      </w:r>
      <w:r>
        <w:t>od</w:t>
      </w:r>
      <w:r w:rsidR="009364F3">
        <w:t xml:space="preserve"> </w:t>
      </w:r>
      <w:r w:rsidR="002C492E">
        <w:t>25</w:t>
      </w:r>
      <w:r w:rsidR="008A5A4B">
        <w:t>. siječnja 2018.</w:t>
      </w:r>
      <w:r>
        <w:t xml:space="preserve"> nad stečajnim dužnikom</w:t>
      </w:r>
      <w:r w:rsidR="00B815EE">
        <w:t xml:space="preserve"> </w:t>
      </w:r>
      <w:r w:rsidR="002C492E">
        <w:t>FIAMMA j.d.o.o. za ugostiteljstvo i trgovinu Vladislavci, Kralja Petra Krešimira IV 9, OIB: 53228155464, MBS: 030179448.</w:t>
      </w:r>
      <w:r w:rsidR="00B815EE">
        <w:t xml:space="preserve"> </w:t>
      </w:r>
      <w:r>
        <w:t xml:space="preserve"> </w:t>
      </w:r>
      <w:r w:rsidR="008824F1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2C492E">
        <w:t xml:space="preserve">1. veljače </w:t>
      </w:r>
      <w:r w:rsidR="009364F3">
        <w:t>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16710C">
      <w:pPr>
        <w:tabs>
          <w:tab w:pos="2070" w:val="left"/>
        </w:tabs>
        <w:ind w:firstLine="720"/>
        <w:jc w:val="both"/>
      </w:pPr>
      <w:r>
        <w:t xml:space="preserve">Dana </w:t>
      </w:r>
      <w:r w:rsidR="0016710C">
        <w:t xml:space="preserve">7. veljače </w:t>
      </w:r>
      <w:r w:rsidR="009364F3">
        <w:t>2018.</w:t>
      </w:r>
      <w:r>
        <w:t xml:space="preserve"> zaprimljen je podnesak Županijskog državnog odvjetništva u Osijeku, broj: S-DO-</w:t>
      </w:r>
      <w:r w:rsidR="00B815EE">
        <w:t>3</w:t>
      </w:r>
      <w:r w:rsidR="002C492E">
        <w:t>8</w:t>
      </w:r>
      <w:r w:rsidR="009364F3">
        <w:t xml:space="preserve">/2018 od </w:t>
      </w:r>
      <w:r w:rsidR="002C492E">
        <w:t>7</w:t>
      </w:r>
      <w:r w:rsidR="0016710C">
        <w:t xml:space="preserve">. veljače </w:t>
      </w:r>
      <w:r w:rsidR="009364F3">
        <w:t>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</w:t>
      </w:r>
      <w:r>
        <w:lastRenderedPageBreak/>
        <w:t xml:space="preserve">stečajnim dužnikom iz razloga što prema istom ima tražbinu u iznosu od </w:t>
      </w:r>
      <w:r w:rsidR="002C492E">
        <w:t>11.910,74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16710C">
        <w:t>31</w:t>
      </w:r>
      <w:r w:rsidR="009364F3">
        <w:t xml:space="preserve">. </w:t>
      </w:r>
      <w:r w:rsidR="008A5A4B">
        <w:t>siječnja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</w:t>
      </w:r>
      <w:r w:rsidR="002C492E">
        <w:t xml:space="preserve">5. veljače </w:t>
      </w:r>
      <w:r>
        <w:t>201</w:t>
      </w:r>
      <w:r w:rsidR="00C535F4">
        <w:t>8</w:t>
      </w:r>
      <w:r>
        <w:t>. isti je u blokadi 1</w:t>
      </w:r>
      <w:r w:rsidR="0016710C">
        <w:t>3</w:t>
      </w:r>
      <w:r w:rsidR="00C535F4">
        <w:t>1</w:t>
      </w:r>
      <w:r>
        <w:t xml:space="preserve"> dan</w:t>
      </w:r>
      <w:r w:rsidR="0016710C">
        <w:t xml:space="preserve"> u iznosu od </w:t>
      </w:r>
      <w:r w:rsidR="00C535F4">
        <w:t>104.576,33</w:t>
      </w:r>
      <w:r w:rsidR="0016710C">
        <w:t xml:space="preserve"> kn.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16710C">
        <w:rPr>
          <w:rFonts w:eastAsia="Calibri"/>
          <w:lang w:eastAsia="en-US"/>
        </w:rPr>
        <w:t>13</w:t>
      </w:r>
      <w:r w:rsidR="00864F13">
        <w:rPr>
          <w:rFonts w:eastAsia="Calibri"/>
          <w:lang w:eastAsia="en-US"/>
        </w:rPr>
        <w:t xml:space="preserve">. veljače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B63451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451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E3560A">
      <w:t>84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6710C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C492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E8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3451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535F4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3560A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3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634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34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4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4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3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634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34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4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4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FIAMMA j.d.o.o. za ugostiteljstvo i trgovinu</izvorni_sadrzaj>
    <derivirana_varijabla naziv="DomainObject.Predmet.ProtustrankaFormated_1">  FIAMMA j.d.o.o. za ugostiteljstvo i trgovinu</derivirana_varijabla>
  </DomainObject.Predmet.ProtustrankaFormated>
  <DomainObject.Predmet.ProtustrankaFormatedOIB>
    <izvorni_sadrzaj>  FIAMMA j.d.o.o. za ugostiteljstvo i trgovinu, OIB 53228155464</izvorni_sadrzaj>
    <derivirana_varijabla naziv="DomainObject.Predmet.ProtustrankaFormatedOIB_1">  FIAMMA j.d.o.o. za ugostiteljstvo i trgovinu, OIB 53228155464</derivirana_varijabla>
  </DomainObject.Predmet.ProtustrankaFormatedOIB>
  <DomainObject.Predmet.ProtustrankaFormatedWithAdress>
    <izvorni_sadrzaj> FIAMMA j.d.o.o. za ugostiteljstvo i trgovinu, Kralja Petra Krešimira IV 9, 31403 Vladislavci</izvorni_sadrzaj>
    <derivirana_varijabla naziv="DomainObject.Predmet.ProtustrankaFormatedWithAdress_1"> FIAMMA j.d.o.o. za ugostiteljstvo i trgovinu, Kralja Petra Krešimira IV 9, 31403 Vladislavci</derivirana_varijabla>
  </DomainObject.Predmet.ProtustrankaFormatedWithAdress>
  <DomainObject.Predmet.ProtustrankaFormatedWithAdressOIB>
    <izvorni_sadrzaj> FIAMMA j.d.o.o. za ugostiteljstvo i trgovinu, OIB 53228155464, Kralja Petra Krešimira IV 9, 31403 Vladislavci</izvorni_sadrzaj>
    <derivirana_varijabla naziv="DomainObject.Predmet.ProtustrankaFormatedWithAdressOIB_1"> FIAMMA j.d.o.o. za ugostiteljstvo i trgovinu, OIB 53228155464, Kralja Petra Krešimira IV 9, 31403 Vladislavci</derivirana_varijabla>
  </DomainObject.Predmet.ProtustrankaFormatedWithAdressOIB>
  <DomainObject.Predmet.ProtustrankaWithAdress>
    <izvorni_sadrzaj>FIAMMA j.d.o.o. za ugostiteljstvo i trgovinu Kralja Petra Krešimira IV 9, 31403 Vladislavci</izvorni_sadrzaj>
    <derivirana_varijabla naziv="DomainObject.Predmet.ProtustrankaWithAdress_1">FIAMMA j.d.o.o. za ugostiteljstvo i trgovinu Kralja Petra Krešimira IV 9, 31403 Vladislavci</derivirana_varijabla>
  </DomainObject.Predmet.ProtustrankaWithAdress>
  <DomainObject.Predmet.ProtustrankaWithAdressOIB>
    <izvorni_sadrzaj>FIAMMA j.d.o.o. za ugostiteljstvo i trgovinu, OIB 53228155464, Kralja Petra Krešimira IV 9, 31403 Vladislavci</izvorni_sadrzaj>
    <derivirana_varijabla naziv="DomainObject.Predmet.ProtustrankaWithAdressOIB_1">FIAMMA j.d.o.o. za ugostiteljstvo i trgovinu, OIB 53228155464, Kralja Petra Krešimira IV 9, 31403 Vladislavci</derivirana_varijabla>
  </DomainObject.Predmet.ProtustrankaWithAdressOIB>
  <DomainObject.Predmet.ProtustrankaNazivFormated>
    <izvorni_sadrzaj>FIAMMA j.d.o.o. za ugostiteljstvo i trgovinu</izvorni_sadrzaj>
    <derivirana_varijabla naziv="DomainObject.Predmet.ProtustrankaNazivFormated_1">FIAMMA j.d.o.o. za ugostiteljstvo i trgovinu</derivirana_varijabla>
  </DomainObject.Predmet.ProtustrankaNazivFormated>
  <DomainObject.Predmet.ProtustrankaNazivFormatedOIB>
    <izvorni_sadrzaj>FIAMMA j.d.o.o. za ugostiteljstvo i trgovinu, OIB 53228155464</izvorni_sadrzaj>
    <derivirana_varijabla naziv="DomainObject.Predmet.ProtustrankaNazivFormatedOIB_1">FIAMMA j.d.o.o. za ugostiteljstvo i trgovinu, OIB 53228155464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FIAMMA j.d.o.o. za ugostiteljstvo i trgovinu</item>
    </izvorni_sadrzaj>
    <derivirana_varijabla naziv="DomainObject.Predmet.ProtuStrankaListFormated_1">
      <item>FIAMMA j.d.o.o. za ugostiteljstvo i trgovinu</item>
    </derivirana_varijabla>
  </DomainObject.Predmet.ProtuStrankaListFormated>
  <DomainObject.Predmet.ProtuStrankaListFormatedOIB>
    <izvorni_sadrzaj>
      <item>FIAMMA j.d.o.o. za ugostiteljstvo i trgovinu, OIB 53228155464</item>
    </izvorni_sadrzaj>
    <derivirana_varijabla naziv="DomainObject.Predmet.ProtuStrankaListFormatedOIB_1">
      <item>FIAMMA j.d.o.o. za ugostiteljstvo i trgovinu, OIB 53228155464</item>
    </derivirana_varijabla>
  </DomainObject.Predmet.ProtuStrankaListFormatedOIB>
  <DomainObject.Predmet.ProtuStrankaListFormatedWithAdress>
    <izvorni_sadrzaj>
      <item>FIAMMA j.d.o.o. za ugostiteljstvo i trgovinu, Kralja Petra Krešimira IV 9, 31403 Vladislavci</item>
    </izvorni_sadrzaj>
    <derivirana_varijabla naziv="DomainObject.Predmet.ProtuStrankaListFormatedWithAdress_1">
      <item>FIAMMA j.d.o.o. za ugostiteljstvo i trgovinu, Kralja Petra Krešimira IV 9, 31403 Vladislavci</item>
    </derivirana_varijabla>
  </DomainObject.Predmet.ProtuStrankaListFormatedWithAdress>
  <DomainObject.Predmet.ProtuStrankaListFormatedWithAdressOIB>
    <izvorni_sadrzaj>
      <item>FIAMMA j.d.o.o. za ugostiteljstvo i trgovinu, OIB 53228155464, Kralja Petra Krešimira IV 9, 31403 Vladislavci</item>
    </izvorni_sadrzaj>
    <derivirana_varijabla naziv="DomainObject.Predmet.ProtuStrankaListFormatedWithAdressOIB_1">
      <item>FIAMMA j.d.o.o. za ugostiteljstvo i trgovinu, OIB 53228155464, Kralja Petra Krešimira IV 9, 31403 Vladislavci</item>
    </derivirana_varijabla>
  </DomainObject.Predmet.ProtuStrankaListFormatedWithAdressOIB>
  <DomainObject.Predmet.ProtuStrankaListNazivFormated>
    <izvorni_sadrzaj>
      <item>FIAMMA j.d.o.o. za ugostiteljstvo i trgovinu</item>
    </izvorni_sadrzaj>
    <derivirana_varijabla naziv="DomainObject.Predmet.ProtuStrankaListNazivFormated_1">
      <item>FIAMMA j.d.o.o. za ugostiteljstvo i trgovinu</item>
    </derivirana_varijabla>
  </DomainObject.Predmet.ProtuStrankaListNazivFormated>
  <DomainObject.Predmet.ProtuStrankaListNazivFormatedOIB>
    <izvorni_sadrzaj>
      <item>FIAMMA j.d.o.o. za ugostiteljstvo i trgovinu, OIB 53228155464</item>
    </izvorni_sadrzaj>
    <derivirana_varijabla naziv="DomainObject.Predmet.ProtuStrankaListNazivFormatedOIB_1">
      <item>FIAMMA j.d.o.o. za ugostiteljstvo i trgovinu, OIB 53228155464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FIAMMA j.d.o.o. za ugostiteljstvo i trgovinu</izvorni_sadrzaj>
    <derivirana_varijabla naziv="DomainObject.Predmet.ProtustrankaIDrugi_1">FIAMMA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FIAMMA j.d.o.o. za ugostiteljstvo i trgovinu, OIB 53228155464, Kralja Petra Krešimira IV 9, 31403 Vladislavci</izvorni_sadrzaj>
    <derivirana_varijabla naziv="DomainObject.Predmet.ProtustrankaIDrugiAdressOIB_1">FIAMMA j.d.o.o. za ugostiteljstvo i trgovinu, OIB 53228155464, Kralja Petra Krešimira IV 9, 31403 Vladislavci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FIAMMA j.d.o.o. za ugostiteljstvo i trgovinu</item>
    </izvorni_sadrzaj>
    <derivirana_varijabla naziv="DomainObject.Predmet.SudioniciListNaziv_1">
      <item>FINA RC OSIJEK</item>
      <item>FIAMMA j.d.o.o. za ugostiteljstvo i trgovinu</item>
    </derivirana_varijabla>
  </DomainObject.Predmet.SudioniciListNaziv>
  <DomainObject.Predmet.SudioniciListAdressOIB>
    <izvorni_sadrzaj>
      <item>FINA RC OSIJEK, OIB 85821130368</item>
      <item>FIAMMA j.d.o.o. za ugostiteljstvo i trgovinu, OIB 53228155464, Kralja Petra Krešimira IV 9,31403 Vladislavci</item>
    </izvorni_sadrzaj>
    <derivirana_varijabla naziv="DomainObject.Predmet.SudioniciListAdressOIB_1">
      <item>FINA RC OSIJEK, OIB 85821130368</item>
      <item>FIAMMA j.d.o.o. za ugostiteljstvo i trgovinu, OIB 53228155464, Kralja Petra Krešimira IV 9,31403 Vladislavci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53228155464</item>
    </izvorni_sadrzaj>
    <derivirana_varijabla naziv="DomainObject.Predmet.SudioniciListNazivOIB_1">
      <item>, OIB 85821130368</item>
      <item>, OIB 53228155464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203008-2641-44AF-B31A-CD5275946E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3313</properties:Characters>
  <properties:Lines>85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2018-02-13T10:46:00Z</dcterms:created>
  <dc:creator>Korisnik</dc:creator>
  <cp:lastModifiedBy>Ljiljana Floršić</cp:lastModifiedBy>
  <cp:lastPrinted>2018-02-13T10:52:00Z</cp:lastPrinted>
  <dcterms:modified xmlns:xsi="http://www.w3.org/2001/XMLSchema-instance" xsi:type="dcterms:W3CDTF">2018-02-13T10:53:00Z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