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6ab2" w14:paraId="9456ab2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</w:t>
      </w:r>
      <w:r w:rsidR="00F31DE7">
        <w:t>950</w:t>
      </w:r>
      <w:r w:rsidR="005A5EB5">
        <w:t>/16-</w:t>
      </w:r>
      <w:r w:rsidR="00087500">
        <w:t>18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F31DE7">
        <w:t xml:space="preserve">OZIRIS - ZADAR </w:t>
      </w:r>
      <w:r w:rsidR="00F31DE7" w:rsidRPr="00A56DCC">
        <w:t xml:space="preserve">d.o.o., </w:t>
      </w:r>
      <w:r w:rsidR="00F31DE7">
        <w:t>Zadar</w:t>
      </w:r>
      <w:r w:rsidR="00F31DE7" w:rsidRPr="00A56DCC">
        <w:t xml:space="preserve">, </w:t>
      </w:r>
      <w:r w:rsidR="00F31DE7">
        <w:t>Put Petrića 34 C</w:t>
      </w:r>
      <w:r w:rsidR="00F31DE7" w:rsidRPr="00A56DCC">
        <w:t xml:space="preserve">, OIB: </w:t>
      </w:r>
      <w:r w:rsidR="00F31DE7">
        <w:t>40120676990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087500">
        <w:t xml:space="preserve"> 12</w:t>
      </w:r>
      <w:r w:rsidR="00862198">
        <w:t>.</w:t>
      </w:r>
      <w:r w:rsidRPr="001C5505">
        <w:t xml:space="preserve"> </w:t>
      </w:r>
      <w:r w:rsidR="00F31DE7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F31DE7">
        <w:t xml:space="preserve">Željka </w:t>
      </w:r>
      <w:r w:rsidR="00087500">
        <w:t>Vrkić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087500">
        <w:t>10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087500">
        <w:t>Nagrada će se isplatiti sa računa stečajnog dužnika.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F31DE7">
        <w:t>22</w:t>
      </w:r>
      <w:r w:rsidR="000527C6">
        <w:t xml:space="preserve">. </w:t>
      </w:r>
      <w:r w:rsidR="00F31DE7">
        <w:t>ožujka 2018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</w:t>
      </w:r>
      <w:r w:rsidR="00F31DE7">
        <w:t>24</w:t>
      </w:r>
      <w:r w:rsidR="000527C6">
        <w:t>. svibnja</w:t>
      </w:r>
      <w:r w:rsidR="009433E3">
        <w:t xml:space="preserve"> 2</w:t>
      </w:r>
      <w:r w:rsidR="00F31DE7">
        <w:t>018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087500">
      <w:pPr>
        <w:ind w:firstLine="705"/>
        <w:jc w:val="both"/>
      </w:pPr>
      <w:r>
        <w:t xml:space="preserve">Visina nagrade određena je s obzirom na činjenicu da stečajni dužnik </w:t>
      </w:r>
      <w:r w:rsidR="00087500">
        <w:t>ima imovine</w:t>
      </w:r>
      <w:r>
        <w:t xml:space="preserve"> koju je valjalo popisati</w:t>
      </w:r>
      <w:r w:rsidR="00087500">
        <w:t>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087500">
        <w:t>12.</w:t>
      </w:r>
      <w:r w:rsidR="00862198">
        <w:t xml:space="preserve"> </w:t>
      </w:r>
      <w:r w:rsidR="00F31DE7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1453B" w:rsidP="0011453B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11453B" w:rsidP="0011453B" w:rsidR="00B41F9A" w:rsidRPr="00F60CD9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7500"/>
    <w:rsid w:val="00090759"/>
    <w:rsid w:val="0009493F"/>
    <w:rsid w:val="000D032C"/>
    <w:rsid w:val="000F3DB2"/>
    <w:rsid w:val="0011453B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4D558A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C7B98"/>
    <w:rsid w:val="009E1B98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31DE7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4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</izvorni_sadrzaj>
    <derivirana_varijabla naziv="DomainObject.Predmet.SudioniciListNazivOIB_1">
      <item>, OIB 40120676990</item>
      <item>, OIB 85821130368</item>
      <item>, OIB 53317051840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219</properties:Words>
  <properties:Characters>1010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2018-09-05T11:15:00Z</dcterms:created>
  <dc:creator>abajlo</dc:creator>
  <cp:lastModifiedBy>Ante Rubelj</cp:lastModifiedBy>
  <cp:lastPrinted>2018-09-17T12:44:00Z</cp:lastPrinted>
  <dcterms:modified xmlns:xsi="http://www.w3.org/2001/XMLSchema-instance" xsi:type="dcterms:W3CDTF">2018-09-17T12:44:00Z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(1ST-950-16- Željko Vrkić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