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ab4e" w14:paraId="d78ab4e" w:rsidRDefault="00A41448" w:rsidP="00A41448" w:rsidR="00A41448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DD3466">
        <w:rPr>
          <w:rFonts w:cs="Times New Roman" w:hAnsi="Times New Roman" w:ascii="Times New Roman"/>
          <w:sz w:val="24"/>
          <w:szCs w:val="24"/>
        </w:rPr>
        <w:t>678/16-17</w:t>
      </w:r>
    </w:p>
    <w:p w:rsidRDefault="00A41448" w:rsidP="00A41448" w:rsidR="00A41448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41448" w:rsidP="00A41448" w:rsidR="00A41448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A41448" w:rsidP="00A41448" w:rsidR="00A41448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41448" w:rsidP="00A41448" w:rsidR="00A41448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A41448" w:rsidP="00A41448" w:rsidR="00A41448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A41448" w:rsidP="00A41448" w:rsidR="00A41448" w:rsidRPr="00037BAB">
      <w:pPr>
        <w:spacing w:lineRule="auto" w:line="240" w:after="0"/>
        <w:rPr>
          <w:lang w:eastAsia="hr-HR"/>
        </w:rPr>
      </w:pPr>
    </w:p>
    <w:p w:rsidRDefault="00A41448" w:rsidP="00A41448" w:rsidR="00A41448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u stečajnom predmetu povodom prijedloga podnositelja </w:t>
      </w:r>
      <w:r w:rsidRPr="007A7F5E">
        <w:rPr>
          <w:rFonts w:cs="Times New Roman" w:hAnsi="Times New Roman" w:ascii="Times New Roman"/>
          <w:sz w:val="24"/>
          <w:szCs w:val="24"/>
        </w:rPr>
        <w:t>FINA, RC Zagreb, Podružnica Varaždin, A. Cesarca 2, OIB: 85821130368,</w:t>
      </w:r>
      <w:r w:rsidRPr="0038209A">
        <w:rPr>
          <w:rFonts w:cs="Times New Roman" w:hAnsi="Times New Roman" w:ascii="Times New Roman"/>
          <w:sz w:val="24"/>
          <w:szCs w:val="24"/>
        </w:rPr>
        <w:t xml:space="preserve"> za pokretanje stečajnog postupka nad </w:t>
      </w:r>
      <w:r w:rsidRPr="002B526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D3466" w:rsidRPr="00DD3466">
        <w:rPr>
          <w:rFonts w:cs="Times New Roman" w:hAnsi="Times New Roman" w:ascii="Times New Roman"/>
          <w:sz w:val="24"/>
          <w:szCs w:val="24"/>
        </w:rPr>
        <w:t>DAVID-TRANS j.d.o.o., Novo Selo Na Dravi, Prvomajska 20, OIB: 85868999897</w:t>
      </w:r>
      <w:r w:rsidRPr="007A7F5E">
        <w:rPr>
          <w:rFonts w:cs="Times New Roman" w:hAnsi="Times New Roman" w:ascii="Times New Roman"/>
          <w:sz w:val="24"/>
          <w:szCs w:val="24"/>
        </w:rPr>
        <w:t>,</w:t>
      </w:r>
      <w:r w:rsidRPr="002B5261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 xml:space="preserve">9. veljače 2017. </w:t>
      </w:r>
    </w:p>
    <w:p w:rsidRDefault="00A41448" w:rsidP="00A41448" w:rsidR="00A41448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DD3466" w:rsidRPr="00DD3466">
        <w:rPr>
          <w:rFonts w:cs="Times New Roman" w:hAnsi="Times New Roman" w:ascii="Times New Roman"/>
          <w:sz w:val="24"/>
          <w:szCs w:val="24"/>
        </w:rPr>
        <w:t>DAVID-TRANS j.d.o.o., Novo Selo Na Dravi, Prvomajska 20, OIB: 85868999897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DD3466">
        <w:rPr>
          <w:rFonts w:cs="Times New Roman" w:hAnsi="Times New Roman" w:ascii="Times New Roman"/>
          <w:b/>
          <w:sz w:val="24"/>
          <w:szCs w:val="24"/>
        </w:rPr>
        <w:t>678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41448" w:rsidP="00A41448" w:rsidR="00A41448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9.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A41448" w:rsidP="00A41448" w:rsidR="00A41448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A41448" w:rsidP="00A41448" w:rsidR="00A414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A41448" w:rsidP="00A41448" w:rsidR="00A414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448" w:rsidP="00A41448" w:rsidR="00A4144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41448" w:rsidP="00A41448" w:rsidR="00A41448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1448"/>
    <w:rsid w:val="00066EE5"/>
    <w:rsid w:val="007B484E"/>
    <w:rsid w:val="00A41448"/>
    <w:rsid w:val="00A96831"/>
    <w:rsid w:val="00DD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448"/>
  </w:style>
  <w:style w:styleId="Naslov2" w:type="paragraph">
    <w:name w:val="heading 2"/>
    <w:basedOn w:val="Normal"/>
    <w:next w:val="Normal"/>
    <w:link w:val="Naslov2Char"/>
    <w:qFormat/>
    <w:rsid w:val="00A41448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4144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A41448"/>
    <w:rPr>
      <w:b/>
      <w:bCs/>
    </w:rPr>
  </w:style>
  <w:style w:styleId="Odlomakpopisa" w:type="paragraph">
    <w:name w:val="List Paragraph"/>
    <w:basedOn w:val="Normal"/>
    <w:uiPriority w:val="34"/>
    <w:qFormat/>
    <w:rsid w:val="00A414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8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448"/>
  </w:style>
  <w:style w:styleId="Naslov2" w:type="paragraph">
    <w:name w:val="heading 2"/>
    <w:basedOn w:val="Normal"/>
    <w:next w:val="Normal"/>
    <w:link w:val="Naslov2Char"/>
    <w:qFormat/>
    <w:rsid w:val="00A41448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4144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A41448"/>
    <w:rPr>
      <w:b/>
      <w:bCs/>
    </w:rPr>
  </w:style>
  <w:style w:styleId="Odlomakpopisa" w:type="paragraph">
    <w:name w:val="List Paragraph"/>
    <w:basedOn w:val="Normal"/>
    <w:uiPriority w:val="34"/>
    <w:qFormat/>
    <w:rsid w:val="00A414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8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DAVID-TRANS jednostavno društvo s ograničenom odgovornošću za trgovinu, prijevoz i proizvodnju</izvorni_sadrzaj>
    <derivirana_varijabla naziv="DomainObject.Predmet.ProtustrankaFormated_1">  DAVID-TRANS jednostavno društvo s ograničenom odgovornošću za trgovinu, prijevoz i proizvodnju</derivirana_varijabla>
  </DomainObject.Predmet.ProtustrankaFormated>
  <DomainObject.Predmet.ProtustrankaFormatedOIB>
    <izvorni_sadrzaj>  DAVID-TRANS jednostavno društvo s ograničenom odgovornošću za trgovinu, prijevoz i proizvodnju, OIB 85868999897</izvorni_sadrzaj>
    <derivirana_varijabla naziv="DomainObject.Predmet.ProtustrankaFormatedOIB_1">  DAVID-TRANS jednostavno društvo s ograničenom odgovornošću za trgovinu, prijevoz i proizvodnju, OIB 85868999897</derivirana_varijabla>
  </DomainObject.Predmet.ProtustrankaFormatedOIB>
  <DomainObject.Predmet.ProtustrankaFormatedWithAdress>
    <izvorni_sadrzaj> DAVID-TRANS jednostavno društvo s ograničenom odgovornošću za trgovinu, prijevoz i proizvodnju, Prvomajska 20, 40000 Novo Selo Na Dravi</izvorni_sadrzaj>
    <derivirana_varijabla naziv="DomainObject.Predmet.ProtustrankaFormatedWithAdress_1"> DAVID-TRANS jednostavno društvo s ograničenom odgovornošću za trgovinu, prijevoz i proizvodnju, Prvomajska 20, 40000 Novo Selo Na Dravi</derivirana_varijabla>
  </DomainObject.Predmet.ProtustrankaFormatedWithAdress>
  <DomainObject.Predmet.ProtustrankaFormatedWithAdressOIB>
    <izvorni_sadrzaj> DAVID-TRANS jednostavno društvo s ograničenom odgovornošću za trgovinu, prijevoz i proizvodnju, OIB 85868999897, Prvomajska 20, 40000 Novo Selo Na Dravi</izvorni_sadrzaj>
    <derivirana_varijabla naziv="DomainObject.Predmet.ProtustrankaFormatedWithAdressOIB_1"> DAVID-TRANS jednostavno društvo s ograničenom odgovornošću za trgovinu, prijevoz i proizvodnju, OIB 85868999897, Prvomajska 20, 40000 Novo Selo Na Dravi</derivirana_varijabla>
  </DomainObject.Predmet.ProtustrankaFormatedWithAdressOIB>
  <DomainObject.Predmet.ProtustrankaWithAdress>
    <izvorni_sadrzaj>DAVID-TRANS jednostavno društvo s ograničenom odgovornošću za trgovinu, prijevoz i proizvodnju Prvomajska 20, 40000 Novo Selo Na Dravi</izvorni_sadrzaj>
    <derivirana_varijabla naziv="DomainObject.Predmet.ProtustrankaWithAdress_1">DAVID-TRANS jednostavno društvo s ograničenom odgovornošću za trgovinu, prijevoz i proizvodnju Prvomajska 20, 40000 Novo Selo Na Dravi</derivirana_varijabla>
  </DomainObject.Predmet.ProtustrankaWithAdress>
  <DomainObject.Predmet.ProtustrankaWithAdressOIB>
    <izvorni_sadrzaj>DAVID-TRANS jednostavno društvo s ograničenom odgovornošću za trgovinu, prijevoz i proizvodnju, OIB 85868999897, Prvomajska 20, 40000 Novo Selo Na Dravi</izvorni_sadrzaj>
    <derivirana_varijabla naziv="DomainObject.Predmet.ProtustrankaWithAdressOIB_1">DAVID-TRANS jednostavno društvo s ograničenom odgovornošću za trgovinu, prijevoz i proizvodnju, OIB 85868999897, Prvomajska 20, 40000 Novo Selo Na Dravi</derivirana_varijabla>
  </DomainObject.Predmet.ProtustrankaWithAdressOIB>
  <DomainObject.Predmet.ProtustrankaNazivFormated>
    <izvorni_sadrzaj>DAVID-TRANS jednostavno društvo s ograničenom odgovornošću za trgovinu, prijevoz i proizvodnju</izvorni_sadrzaj>
    <derivirana_varijabla naziv="DomainObject.Predmet.ProtustrankaNazivFormated_1">DAVID-TRANS jednostavno društvo s ograničenom odgovornošću za trgovinu, prijevoz i proizvodnju</derivirana_varijabla>
  </DomainObject.Predmet.ProtustrankaNazivFormated>
  <DomainObject.Predmet.ProtustrankaNazivFormatedOIB>
    <izvorni_sadrzaj>DAVID-TRANS jednostavno društvo s ograničenom odgovornošću za trgovinu, prijevoz i proizvodnju, OIB 85868999897</izvorni_sadrzaj>
    <derivirana_varijabla naziv="DomainObject.Predmet.ProtustrankaNazivFormatedOIB_1">DAVID-TRANS jednostavno društvo s ograničenom odgovornošću za trgovinu, prijevoz i proizvodnju, OIB 85868999897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3307.14</izvorni_sadrzaj>
    <derivirana_varijabla naziv="DomainObject.Predmet.TrenutnaVrijednost_1">3307.14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DAVID-TRANS jednostavno društvo s ograničenom odgovornošću za trgovinu, prijevoz i proizvodnju</item>
    </izvorni_sadrzaj>
    <derivirana_varijabla naziv="DomainObject.Predmet.ProtuStrankaListFormated_1">
      <item>DAVID-TRANS jednostavno društvo s ograničenom odgovornošću za trgovinu, prijevoz i proizvodnju</item>
    </derivirana_varijabla>
  </DomainObject.Predmet.ProtuStrankaListFormated>
  <DomainObject.Predmet.ProtuStrankaListFormatedOIB>
    <izvorni_sadrzaj>
      <item>DAVID-TRANS jednostavno društvo s ograničenom odgovornošću za trgovinu, prijevoz i proizvodnju, OIB 85868999897</item>
    </izvorni_sadrzaj>
    <derivirana_varijabla naziv="DomainObject.Predmet.ProtuStrankaListFormatedOIB_1">
      <item>DAVID-TRANS jednostavno društvo s ograničenom odgovornošću za trgovinu, prijevoz i proizvodnju, OIB 85868999897</item>
    </derivirana_varijabla>
  </DomainObject.Predmet.ProtuStrankaListFormatedOIB>
  <DomainObject.Predmet.ProtuStrankaListFormatedWithAdress>
    <izvorni_sadrzaj>
      <item>DAVID-TRANS jednostavno društvo s ograničenom odgovornošću za trgovinu, prijevoz i proizvodnju, Prvomajska 20, 40000 Novo Selo Na Dravi</item>
    </izvorni_sadrzaj>
    <derivirana_varijabla naziv="DomainObject.Predmet.ProtuStrankaListFormatedWithAdress_1">
      <item>DAVID-TRANS jednostavno društvo s ograničenom odgovornošću za trgovinu, prijevoz i proizvodnju, Prvomajska 20, 40000 Novo Selo Na Dravi</item>
    </derivirana_varijabla>
  </DomainObject.Predmet.ProtuStrankaListFormatedWithAdress>
  <DomainObject.Predmet.ProtuStrankaListFormatedWithAdressOIB>
    <izvorni_sadrzaj>
      <item>DAVID-TRANS jednostavno društvo s ograničenom odgovornošću za trgovinu, prijevoz i proizvodnju, OIB 85868999897, Prvomajska 20, 40000 Novo Selo Na Dravi</item>
    </izvorni_sadrzaj>
    <derivirana_varijabla naziv="DomainObject.Predmet.ProtuStrankaListFormatedWithAdressOIB_1">
      <item>DAVID-TRANS jednostavno društvo s ograničenom odgovornošću za trgovinu, prijevoz i proizvodnju, OIB 85868999897, Prvomajska 20, 40000 Novo Selo Na Dravi</item>
    </derivirana_varijabla>
  </DomainObject.Predmet.ProtuStrankaListFormatedWithAdressOIB>
  <DomainObject.Predmet.ProtuStrankaListNazivFormated>
    <izvorni_sadrzaj>
      <item>DAVID-TRANS jednostavno društvo s ograničenom odgovornošću za trgovinu, prijevoz i proizvodnju</item>
    </izvorni_sadrzaj>
    <derivirana_varijabla naziv="DomainObject.Predmet.ProtuStrankaListNazivFormated_1">
      <item>DAVID-TRANS jednostavno društvo s ograničenom odgovornošću za trgovinu, prijevoz i proizvodnju</item>
    </derivirana_varijabla>
  </DomainObject.Predmet.ProtuStrankaListNazivFormated>
  <DomainObject.Predmet.ProtuStrankaListNazivFormatedOIB>
    <izvorni_sadrzaj>
      <item>DAVID-TRANS jednostavno društvo s ograničenom odgovornošću za trgovinu, prijevoz i proizvodnju, OIB 85868999897</item>
    </izvorni_sadrzaj>
    <derivirana_varijabla naziv="DomainObject.Predmet.ProtuStrankaListNazivFormatedOIB_1">
      <item>DAVID-TRANS jednostavno društvo s ograničenom odgovornošću za trgovinu, prijevoz i proizvodnju, OIB 85868999897</item>
    </derivirana_varijabla>
  </DomainObject.Predmet.ProtuStrankaListNazivFormatedOIB>
  <DomainObject.Predmet.OstaliListFormated>
    <izvorni_sadrzaj>
      <item>sudski registar</item>
      <item>Županijsko državno odvjetništvo u Varaždinu</item>
      <item>Privredna banka</item>
      <item>David Mišak</item>
    </izvorni_sadrzaj>
    <derivirana_varijabla naziv="DomainObject.Predmet.OstaliListFormated_1">
      <item>sudski registar</item>
      <item>Županijsko državno odvjetništvo u Varaždinu</item>
      <item>Privredna banka</item>
      <item>David Mišak</item>
    </derivirana_varijabla>
  </DomainObject.Predmet.OstaliListFormated>
  <DomainObject.Predmet.OstaliListFormatedOIB>
    <izvorni_sadrzaj>
      <item>sudski registar</item>
      <item>Županijsko državno odvjetništvo u Varaždinu</item>
      <item>Privredna banka</item>
      <item>David Mišak, OIB 44628982297</item>
    </izvorni_sadrzaj>
    <derivirana_varijabla naziv="DomainObject.Predmet.OstaliListFormatedOIB_1">
      <item>sudski registar</item>
      <item>Županijsko državno odvjetništvo u Varaždinu</item>
      <item>Privredna banka</item>
      <item>David Mišak, OIB 44628982297</item>
    </derivirana_varijabla>
  </DomainObject.Predmet.OstaliListFormatedOIB>
  <DomainObject.Predmet.OstaliListFormatedWithAdress>
    <izvorni_sadrzaj>
      <item>sudski registar</item>
      <item>Županijsko državno odvjetništvo u Varaždinu</item>
      <item>Privredna banka, Radnička cesta 50, 10000 Zagreb</item>
      <item>David Mišak, Prvomajska 20, 40000 Novo Selo Na Dravi</item>
    </izvorni_sadrzaj>
    <derivirana_varijabla naziv="DomainObject.Predmet.OstaliListFormatedWithAdress_1">
      <item>sudski registar</item>
      <item>Županijsko državno odvjetništvo u Varaždinu</item>
      <item>Privredna banka, Radnička cesta 50, 10000 Zagreb</item>
      <item>David Mišak, Prvomajska 20, 40000 Novo Selo Na Dravi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Privredna banka, Radnička cesta 50, 10000 Zagreb</item>
      <item>David Mišak, OIB 44628982297, Prvomajska 20, 40000 Novo Selo Na Dravi</item>
    </izvorni_sadrzaj>
    <derivirana_varijabla naziv="DomainObject.Predmet.OstaliListFormatedWithAdressOIB_1">
      <item>sudski registar</item>
      <item>Županijsko državno odvjetništvo u Varaždinu</item>
      <item>Privredna banka, Radnička cesta 50, 10000 Zagreb</item>
      <item>David Mišak, OIB 44628982297, Prvomajska 20, 40000 Novo Selo Na Dravi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Privredna banka</item>
      <item>David Mišak</item>
    </izvorni_sadrzaj>
    <derivirana_varijabla naziv="DomainObject.Predmet.OstaliListNazivFormated_1">
      <item>sudski registar</item>
      <item>Županijsko državno odvjetništvo u Varaždinu</item>
      <item>Privredna banka</item>
      <item>David Mišak</item>
    </derivirana_varijabla>
  </DomainObject.Predmet.OstaliListNazivFormated>
  <DomainObject.Predmet.OstaliListNazivFormatedOIB>
    <izvorni_sadrzaj>
      <item>sudski registar</item>
      <item>Županijsko državno odvjetništvo u Varaždinu</item>
      <item>Privredna banka</item>
      <item>David Mišak, OIB 44628982297</item>
    </izvorni_sadrzaj>
    <derivirana_varijabla naziv="DomainObject.Predmet.OstaliListNazivFormatedOIB_1">
      <item>sudski registar</item>
      <item>Županijsko državno odvjetništvo u Varaždinu</item>
      <item>Privredna banka</item>
      <item>David Mišak, OIB 44628982297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DAVID-TRANS jednostavno društvo s ograničenom odgovornošću za trgovinu, prijevoz i proizvodnju</izvorni_sadrzaj>
    <derivirana_varijabla naziv="DomainObject.Predmet.ProtustrankaIDrugi_1">DAVID-TRANS jednostavno društvo s ograničenom odgovornošću za trgovinu, prijevoz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DAVID-TRANS jednostavno društvo s ograničenom odgovornošću za trgovinu, prijevoz i proizvodnju, OIB 85868999897, Prvomajska 20, 40000 Novo Selo Na Dravi</izvorni_sadrzaj>
    <derivirana_varijabla naziv="DomainObject.Predmet.ProtustrankaIDrugiAdressOIB_1">DAVID-TRANS jednostavno društvo s ograničenom odgovornošću za trgovinu, prijevoz i proizvodnju, OIB 85868999897, Prvomajska 20,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DAVID-TRANS jednostavno društvo s ograničenom odgovornošću za trgovinu, prijevoz i proizvodnju</item>
      <item>sudski registar</item>
      <item>Županijsko državno odvjetništvo u Varaždinu</item>
      <item>Privredna banka</item>
      <item>David Mišak</item>
    </izvorni_sadrzaj>
    <derivirana_varijabla naziv="DomainObject.Predmet.SudioniciListNaziv_1">
      <item>Financijska agencija</item>
      <item>DAVID-TRANS jednostavno društvo s ograničenom odgovornošću za trgovinu, prijevoz i proizvodnju</item>
      <item>sudski registar</item>
      <item>Županijsko državno odvjetništvo u Varaždinu</item>
      <item>Privredna banka</item>
      <item>David Mišak</item>
    </derivirana_varijabla>
  </DomainObject.Predmet.SudioniciListNaziv>
  <DomainObject.Predmet.SudioniciListAdressOIB>
    <izvorni_sadrzaj>
      <item>Financijska agencija, OIB 85821130368</item>
      <item>DAVID-TRANS jednostavno društvo s ograničenom odgovornošću za trgovinu, prijevoz i proizvodnju, OIB 85868999897, Prvomajska 20,40000 Novo Selo Na Dravi</item>
      <item>sudski registar</item>
      <item>Županijsko državno odvjetništvo u Varaždinu</item>
      <item>Privredna banka, Radnička cesta 50,10000 Zagreb</item>
      <item>David Mišak, OIB 44628982297, Prvomajska 20,40000 Novo Selo Na Dravi</item>
    </izvorni_sadrzaj>
    <derivirana_varijabla naziv="DomainObject.Predmet.SudioniciListAdressOIB_1">
      <item>Financijska agencija, OIB 85821130368</item>
      <item>DAVID-TRANS jednostavno društvo s ograničenom odgovornošću za trgovinu, prijevoz i proizvodnju, OIB 85868999897, Prvomajska 20,40000 Novo Selo Na Dravi</item>
      <item>sudski registar</item>
      <item>Županijsko državno odvjetništvo u Varaždinu</item>
      <item>Privredna banka, Radnička cesta 50,10000 Zagreb</item>
      <item>David Mišak, OIB 44628982297, Prvomajska 20,40000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85868999897</item>
      <item>, OIB null</item>
      <item>, OIB null</item>
      <item>, OIB null</item>
      <item>, OIB 44628982297</item>
    </izvorni_sadrzaj>
    <derivirana_varijabla naziv="DomainObject.Predmet.SudioniciListNazivOIB_1">
      <item>, OIB 85821130368</item>
      <item>, OIB 85868999897</item>
      <item>, OIB null</item>
      <item>, OIB null</item>
      <item>, OIB null</item>
      <item>, OIB 44628982297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1211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2017-02-09T13:50:00Z</dcterms:created>
  <dc:creator>Katarina Breški</dc:creator>
  <cp:lastModifiedBy>Katarina Breški</cp:lastModifiedBy>
  <dcterms:modified xmlns:xsi="http://www.w3.org/2001/XMLSchema-instance" xsi:type="dcterms:W3CDTF">2017-02-09T13:55:00Z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