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a0fa" w14:paraId="613a0f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D11D8D">
        <w:rPr>
          <w:b/>
          <w:sz w:val="22"/>
          <w:szCs w:val="22"/>
        </w:rPr>
        <w:t>140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D11D8D">
        <w:rPr>
          <w:b/>
          <w:sz w:val="22"/>
          <w:szCs w:val="22"/>
        </w:rPr>
        <w:t xml:space="preserve">GROŠETA TRANSPORT j.d.o.o., </w:t>
      </w:r>
      <w:r w:rsidR="00234DE8">
        <w:rPr>
          <w:b/>
          <w:sz w:val="22"/>
          <w:szCs w:val="22"/>
        </w:rPr>
        <w:t xml:space="preserve"> Dubrovnik, OIB: </w:t>
      </w:r>
      <w:r w:rsidR="00D11D8D">
        <w:rPr>
          <w:b/>
          <w:sz w:val="22"/>
          <w:szCs w:val="22"/>
        </w:rPr>
        <w:t>60396334531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A6B62">
        <w:rPr>
          <w:sz w:val="22"/>
          <w:szCs w:val="22"/>
        </w:rPr>
        <w:t>15</w:t>
      </w:r>
      <w:r w:rsidR="00D11D8D">
        <w:rPr>
          <w:sz w:val="22"/>
          <w:szCs w:val="22"/>
        </w:rPr>
        <w:t xml:space="preserve">. siječnja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="00D543CA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11D8D">
        <w:rPr>
          <w:b/>
          <w:sz w:val="22"/>
          <w:szCs w:val="22"/>
        </w:rPr>
        <w:t>GROŠETA TRANSPORT j.d.o.o.,  Dubrovnik, OIB: 60396334531,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393963">
        <w:rPr>
          <w:sz w:val="22"/>
          <w:szCs w:val="22"/>
        </w:rPr>
        <w:t>1</w:t>
      </w:r>
      <w:r w:rsidR="00D11D8D">
        <w:rPr>
          <w:sz w:val="22"/>
          <w:szCs w:val="22"/>
        </w:rPr>
        <w:t>. prosinca</w:t>
      </w:r>
      <w:r w:rsidR="00605D60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234DE8">
        <w:rPr>
          <w:b/>
          <w:sz w:val="22"/>
          <w:szCs w:val="22"/>
        </w:rPr>
        <w:t>1</w:t>
      </w:r>
      <w:r w:rsidR="00D11D8D">
        <w:rPr>
          <w:b/>
          <w:sz w:val="22"/>
          <w:szCs w:val="22"/>
        </w:rPr>
        <w:t>0.073,50</w:t>
      </w:r>
      <w:r w:rsidR="00393963">
        <w:rPr>
          <w:b/>
          <w:sz w:val="22"/>
          <w:szCs w:val="22"/>
        </w:rPr>
        <w:t xml:space="preserve">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A6B62">
        <w:rPr>
          <w:sz w:val="22"/>
          <w:szCs w:val="22"/>
        </w:rPr>
        <w:t>15</w:t>
      </w:r>
      <w:r w:rsidR="00D11D8D">
        <w:rPr>
          <w:sz w:val="22"/>
          <w:szCs w:val="22"/>
        </w:rPr>
        <w:t xml:space="preserve">. siječnja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A6B62"/>
    <w:rsid w:val="001B6929"/>
    <w:rsid w:val="001D333B"/>
    <w:rsid w:val="00234DE8"/>
    <w:rsid w:val="00235809"/>
    <w:rsid w:val="002455EC"/>
    <w:rsid w:val="00261410"/>
    <w:rsid w:val="00296023"/>
    <w:rsid w:val="002A6B09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A3790"/>
    <w:rsid w:val="007C71CF"/>
    <w:rsid w:val="007D1F61"/>
    <w:rsid w:val="007F1205"/>
    <w:rsid w:val="0080196D"/>
    <w:rsid w:val="00831FE9"/>
    <w:rsid w:val="008B1FE5"/>
    <w:rsid w:val="008B566A"/>
    <w:rsid w:val="00944428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664A"/>
    <w:rsid w:val="00B70C82"/>
    <w:rsid w:val="00B77B32"/>
    <w:rsid w:val="00BA7E75"/>
    <w:rsid w:val="00C50B45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B27A0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GROŠETA TRANSPORT j.d.o.o. za usluge prijevoza</izvorni_sadrzaj>
    <derivirana_varijabla naziv="DomainObject.Predmet.ProtustrankaFormated_1">  GROŠETA TRANSPORT j.d.o.o. za usluge prijevoza</derivirana_varijabla>
  </DomainObject.Predmet.ProtustrankaFormated>
  <DomainObject.Predmet.ProtustrankaFormatedOIB>
    <izvorni_sadrzaj>  GROŠETA TRANSPORT j.d.o.o. za usluge prijevoza, OIB 60396334531</izvorni_sadrzaj>
    <derivirana_varijabla naziv="DomainObject.Predmet.ProtustrankaFormatedOIB_1">  GROŠETA TRANSPORT j.d.o.o. za usluge prijevoza, OIB 60396334531</derivirana_varijabla>
  </DomainObject.Predmet.ProtustrankaFormatedOIB>
  <DomainObject.Predmet.ProtustrankaFormatedWithAdress>
    <izvorni_sadrzaj> GROŠETA TRANSPORT j.d.o.o. za usluge prijevoza, Bana Josipa Jelačića 15, 20000 Dubrovnik</izvorni_sadrzaj>
    <derivirana_varijabla naziv="DomainObject.Predmet.ProtustrankaFormatedWithAdress_1"> GROŠETA TRANSPORT j.d.o.o. za usluge prijevoza, Bana Josipa Jelačića 15, 20000 Dubrovnik</derivirana_varijabla>
  </DomainObject.Predmet.ProtustrankaFormatedWithAdress>
  <DomainObject.Predmet.ProtustrankaFormatedWithAdressOIB>
    <izvorni_sadrzaj> GROŠETA TRANSPORT j.d.o.o. za usluge prijevoza, OIB 60396334531, Bana Josipa Jelačića 15, 20000 Dubrovnik</izvorni_sadrzaj>
    <derivirana_varijabla naziv="DomainObject.Predmet.ProtustrankaFormatedWithAdressOIB_1"> GROŠETA TRANSPORT j.d.o.o. za usluge prijevoza, OIB 60396334531, Bana Josipa Jelačića 15, 20000 Dubrovnik</derivirana_varijabla>
  </DomainObject.Predmet.ProtustrankaFormatedWithAdressOIB>
  <DomainObject.Predmet.ProtustrankaWithAdress>
    <izvorni_sadrzaj>GROŠETA TRANSPORT j.d.o.o. za usluge prijevoza Bana Josipa Jelačića 15, 20000 Dubrovnik</izvorni_sadrzaj>
    <derivirana_varijabla naziv="DomainObject.Predmet.ProtustrankaWithAdress_1">GROŠETA TRANSPORT j.d.o.o. za usluge prijevoza Bana Josipa Jelačića 15, 20000 Dubrovnik</derivirana_varijabla>
  </DomainObject.Predmet.ProtustrankaWithAdress>
  <DomainObject.Predmet.ProtustrankaWithAdressOIB>
    <izvorni_sadrzaj>GROŠETA TRANSPORT j.d.o.o. za usluge prijevoza, OIB 60396334531, Bana Josipa Jelačića 15, 20000 Dubrovnik</izvorni_sadrzaj>
    <derivirana_varijabla naziv="DomainObject.Predmet.ProtustrankaWithAdressOIB_1">GROŠETA TRANSPORT j.d.o.o. za usluge prijevoza, OIB 60396334531, Bana Josipa Jelačića 15, 20000 Dubrovnik</derivirana_varijabla>
  </DomainObject.Predmet.ProtustrankaWithAdressOIB>
  <DomainObject.Predmet.ProtustrankaNazivFormated>
    <izvorni_sadrzaj>GROŠETA TRANSPORT j.d.o.o. za usluge prijevoza</izvorni_sadrzaj>
    <derivirana_varijabla naziv="DomainObject.Predmet.ProtustrankaNazivFormated_1">GROŠETA TRANSPORT j.d.o.o. za usluge prijevoza</derivirana_varijabla>
  </DomainObject.Predmet.ProtustrankaNazivFormated>
  <DomainObject.Predmet.ProtustrankaNazivFormatedOIB>
    <izvorni_sadrzaj>GROŠETA TRANSPORT j.d.o.o. za usluge prijevoza, OIB 60396334531</izvorni_sadrzaj>
    <derivirana_varijabla naziv="DomainObject.Predmet.ProtustrankaNazivFormatedOIB_1">GROŠETA TRANSPORT j.d.o.o. za usluge prijevoza, OIB 60396334531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10073.50</izvorni_sadrzaj>
    <derivirana_varijabla naziv="DomainObject.Predmet.TrenutnaVrijednost_1">10073.50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GROŠETA TRANSPORT j.d.o.o. za usluge prijevoza</item>
    </izvorni_sadrzaj>
    <derivirana_varijabla naziv="DomainObject.Predmet.ProtuStrankaListFormated_1">
      <item>GROŠETA TRANSPORT j.d.o.o. za usluge prijevoza</item>
    </derivirana_varijabla>
  </DomainObject.Predmet.ProtuStrankaListFormated>
  <DomainObject.Predmet.ProtuStrankaListFormatedOIB>
    <izvorni_sadrzaj>
      <item>GROŠETA TRANSPORT j.d.o.o. za usluge prijevoza, OIB 60396334531</item>
    </izvorni_sadrzaj>
    <derivirana_varijabla naziv="DomainObject.Predmet.ProtuStrankaListFormatedOIB_1">
      <item>GROŠETA TRANSPORT j.d.o.o. za usluge prijevoza, OIB 60396334531</item>
    </derivirana_varijabla>
  </DomainObject.Predmet.ProtuStrankaListFormatedOIB>
  <DomainObject.Predmet.ProtuStrankaListFormatedWithAdress>
    <izvorni_sadrzaj>
      <item>GROŠETA TRANSPORT j.d.o.o. za usluge prijevoza, Bana Josipa Jelačića 15, 20000 Dubrovnik</item>
    </izvorni_sadrzaj>
    <derivirana_varijabla naziv="DomainObject.Predmet.ProtuStrankaListFormatedWithAdress_1">
      <item>GROŠETA TRANSPORT j.d.o.o. za usluge prijevoza, Bana Josipa Jelačića 15, 20000 Dubrovnik</item>
    </derivirana_varijabla>
  </DomainObject.Predmet.ProtuStrankaListFormatedWithAdress>
  <DomainObject.Predmet.ProtuStrankaListFormatedWithAdressOIB>
    <izvorni_sadrzaj>
      <item>GROŠETA TRANSPORT j.d.o.o. za usluge prijevoza, OIB 60396334531, Bana Josipa Jelačića 15, 20000 Dubrovnik</item>
    </izvorni_sadrzaj>
    <derivirana_varijabla naziv="DomainObject.Predmet.ProtuStrankaListFormatedWithAdressOIB_1">
      <item>GROŠETA TRANSPORT j.d.o.o. za usluge prijevoza, OIB 60396334531, Bana Josipa Jelačića 15, 20000 Dubrovnik</item>
    </derivirana_varijabla>
  </DomainObject.Predmet.ProtuStrankaListFormatedWithAdressOIB>
  <DomainObject.Predmet.ProtuStrankaListNazivFormated>
    <izvorni_sadrzaj>
      <item>GROŠETA TRANSPORT j.d.o.o. za usluge prijevoza</item>
    </izvorni_sadrzaj>
    <derivirana_varijabla naziv="DomainObject.Predmet.ProtuStrankaListNazivFormated_1">
      <item>GROŠETA TRANSPORT j.d.o.o. za usluge prijevoza</item>
    </derivirana_varijabla>
  </DomainObject.Predmet.ProtuStrankaListNazivFormated>
  <DomainObject.Predmet.ProtuStrankaListNazivFormatedOIB>
    <izvorni_sadrzaj>
      <item>GROŠETA TRANSPORT j.d.o.o. za usluge prijevoza, OIB 60396334531</item>
    </izvorni_sadrzaj>
    <derivirana_varijabla naziv="DomainObject.Predmet.ProtuStrankaListNazivFormatedOIB_1">
      <item>GROŠETA TRANSPORT j.d.o.o. za usluge prijevoza, OIB 60396334531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GROŠETA TRANSPORT j.d.o.o. za usluge prijevoza</izvorni_sadrzaj>
    <derivirana_varijabla naziv="DomainObject.Predmet.ProtustrankaIDrugi_1">GROŠETA TRANSPORT j.d.o.o. za usluge prijevoza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GROŠETA TRANSPORT j.d.o.o. za usluge prijevoza, OIB 60396334531, Bana Josipa Jelačića 15, 20000 Dubrovnik</izvorni_sadrzaj>
    <derivirana_varijabla naziv="DomainObject.Predmet.ProtustrankaIDrugiAdressOIB_1">GROŠETA TRANSPORT j.d.o.o. za usluge prijevoza, OIB 60396334531, Bana Josipa Jelačića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GROŠETA TRANSPORT j.d.o.o. za usluge prijevoza</item>
    </izvorni_sadrzaj>
    <derivirana_varijabla naziv="DomainObject.Predmet.SudioniciListNaziv_1">
      <item>FINA, RC Split, Podružnica Dubrovnik</item>
      <item>GROŠETA TRANSPORT j.d.o.o. za usluge prijevoza</item>
    </derivirana_varijabla>
  </DomainObject.Predmet.SudioniciListNaziv>
  <DomainObject.Predmet.SudioniciListAdressOIB>
    <izvorni_sadrzaj>
      <item>FINA, RC Split, Podružnica Dubrovnik, OIB 85821130368, Vukovarska 2,20000 Dubrovnik</item>
      <item>GROŠETA TRANSPORT j.d.o.o. za usluge prijevoza, OIB 60396334531, Bana Josipa Jelačića 15,20000 Dubrovnik</item>
    </izvorni_sadrzaj>
    <derivirana_varijabla naziv="DomainObject.Predmet.SudioniciListAdressOIB_1">
      <item>FINA, RC Split, Podružnica Dubrovnik, OIB 85821130368, Vukovarska 2,20000 Dubrovnik</item>
      <item>GROŠETA TRANSPORT j.d.o.o. za usluge prijevoza, OIB 60396334531, Bana Josipa Jelačića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60396334531</item>
    </izvorni_sadrzaj>
    <derivirana_varijabla naziv="DomainObject.Predmet.SudioniciListNazivOIB_1">
      <item>, OIB 85821130368</item>
      <item>, OIB 60396334531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1602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2018-01-05T08:33:00Z</dcterms:created>
  <dc:creator>Mirjana Mihović</dc:creator>
  <cp:lastModifiedBy>Mara Marčinko</cp:lastModifiedBy>
  <cp:lastPrinted>2018-01-05T08:35:00Z</cp:lastPrinted>
  <dcterms:modified xmlns:xsi="http://www.w3.org/2001/XMLSchema-instance" xsi:type="dcterms:W3CDTF">2018-01-15T07:39:00Z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