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65cd" w14:paraId="7f365cd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</w:t>
      </w:r>
      <w:r w:rsidR="00D568B0">
        <w:t>099</w:t>
      </w:r>
      <w:r w:rsidR="000101B5">
        <w:t>/17-3</w:t>
      </w:r>
      <w:r w:rsidR="00085D6F">
        <w:t xml:space="preserve">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3D20DF">
        <w:t xml:space="preserve"> </w:t>
      </w:r>
      <w:r w:rsidR="00D568B0" w:rsidRPr="00D568B0">
        <w:t>POT KERAMIKA j.d.o.o.</w:t>
      </w:r>
      <w:r w:rsidR="00D568B0">
        <w:t xml:space="preserve">, Zagreb, </w:t>
      </w:r>
      <w:proofErr w:type="spellStart"/>
      <w:r w:rsidR="00D568B0">
        <w:t>Hukmani</w:t>
      </w:r>
      <w:proofErr w:type="spellEnd"/>
      <w:r w:rsidR="00D568B0">
        <w:t xml:space="preserve"> 59, MBS </w:t>
      </w:r>
      <w:r w:rsidR="00985701" w:rsidRPr="00985701">
        <w:t>080941265</w:t>
      </w:r>
      <w:r w:rsidR="00985701">
        <w:t xml:space="preserve">, OIB </w:t>
      </w:r>
      <w:r w:rsidR="00985701" w:rsidRPr="00985701">
        <w:t>76783859346</w:t>
      </w:r>
      <w:r w:rsidR="00F7232C">
        <w:t>,</w:t>
      </w:r>
      <w:r w:rsidR="00C34651">
        <w:t xml:space="preserve"> </w:t>
      </w:r>
      <w:r w:rsidR="00BF04BA">
        <w:t>te</w:t>
      </w:r>
      <w:r w:rsidR="005A374F">
        <w:t xml:space="preserve">meljem članka 430. Stečajnog zakona (NN 71/15, dalje: SZ), dana </w:t>
      </w:r>
      <w:r w:rsidR="00ED1045">
        <w:t xml:space="preserve">2.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985701">
        <w:t xml:space="preserve">POT KERAMIKA j.d.o.o., Zagreb, </w:t>
      </w:r>
      <w:proofErr w:type="spellStart"/>
      <w:r w:rsidR="00985701">
        <w:t>Hukmani</w:t>
      </w:r>
      <w:proofErr w:type="spellEnd"/>
      <w:r w:rsidR="00985701">
        <w:t xml:space="preserve"> 59, MBS 080941265, OIB 76783859346</w:t>
      </w:r>
      <w:r w:rsidR="00F7232C">
        <w:t xml:space="preserve">, </w:t>
      </w:r>
      <w:r>
        <w:t>na temelju neizvršenih osnova za plaćanje iznosi</w:t>
      </w:r>
      <w:r w:rsidR="00554444">
        <w:t xml:space="preserve"> </w:t>
      </w:r>
      <w:r w:rsidR="00985701">
        <w:t>38.070,28</w:t>
      </w:r>
      <w:r w:rsidR="00795518">
        <w:t xml:space="preserve"> kn. </w:t>
      </w:r>
      <w:r w:rsidR="00ED0810">
        <w:t xml:space="preserve">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CD4C25">
        <w:t xml:space="preserve">Danijel </w:t>
      </w:r>
      <w:proofErr w:type="spellStart"/>
      <w:r w:rsidR="00CD4C25">
        <w:t>Baranj</w:t>
      </w:r>
      <w:proofErr w:type="spellEnd"/>
      <w:r w:rsidR="00CD4C25">
        <w:t xml:space="preserve">, OIB 01747367901, Zagreb, </w:t>
      </w:r>
      <w:proofErr w:type="spellStart"/>
      <w:r w:rsidR="00CD4C25">
        <w:t>Hukmani</w:t>
      </w:r>
      <w:proofErr w:type="spellEnd"/>
      <w:r w:rsidR="00CD4C25">
        <w:t xml:space="preserve"> 59 </w:t>
      </w:r>
      <w:r w:rsidR="005D1100">
        <w:t xml:space="preserve"> </w:t>
      </w:r>
      <w:r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CD4C25">
        <w:t>099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40E54">
        <w:t>2.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CD4C25">
        <w:t>25</w:t>
      </w:r>
      <w:r>
        <w:t>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4C2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43F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0CF9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30B0A"/>
    <w:rsid w:val="00930E01"/>
    <w:rsid w:val="00936874"/>
    <w:rsid w:val="00936993"/>
    <w:rsid w:val="00937840"/>
    <w:rsid w:val="00940E54"/>
    <w:rsid w:val="00943D66"/>
    <w:rsid w:val="00947AF8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4331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360EA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4BDA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0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C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C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C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C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0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C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C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C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C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St-1099/2017</izvorni_sadrzaj>
    <derivirana_varijabla naziv="DomainObject.Predmet.OznakaBroj_1">St-1099/2017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POT KERAMIKA j.d.o.o.</izvorni_sadrzaj>
    <derivirana_varijabla naziv="DomainObject.Predmet.ProtustrankaFormated_1">  POT KERAMIKA j.d.o.o.</derivirana_varijabla>
  </DomainObject.Predmet.ProtustrankaFormated>
  <DomainObject.Predmet.ProtustrankaFormatedOIB>
    <izvorni_sadrzaj>  POT KERAMIKA j.d.o.o., OIB 76783859346</izvorni_sadrzaj>
    <derivirana_varijabla naziv="DomainObject.Predmet.ProtustrankaFormatedOIB_1">  POT KERAMIKA j.d.o.o., OIB 76783859346</derivirana_varijabla>
  </DomainObject.Predmet.ProtustrankaFormatedOIB>
  <DomainObject.Predmet.ProtustrankaFormatedWithAdress>
    <izvorni_sadrzaj> POT KERAMIKA j.d.o.o., Hukmani 59, 10000 Zagreb</izvorni_sadrzaj>
    <derivirana_varijabla naziv="DomainObject.Predmet.ProtustrankaFormatedWithAdress_1"> POT KERAMIKA j.d.o.o., Hukmani 59, 10000 Zagreb</derivirana_varijabla>
  </DomainObject.Predmet.ProtustrankaFormatedWithAdress>
  <DomainObject.Predmet.ProtustrankaFormatedWithAdressOIB>
    <izvorni_sadrzaj> POT KERAMIKA j.d.o.o., OIB 76783859346, Hukmani 59, 10000 Zagreb</izvorni_sadrzaj>
    <derivirana_varijabla naziv="DomainObject.Predmet.ProtustrankaFormatedWithAdressOIB_1"> POT KERAMIKA j.d.o.o., OIB 76783859346, Hukmani 59, 10000 Zagreb</derivirana_varijabla>
  </DomainObject.Predmet.ProtustrankaFormatedWithAdressOIB>
  <DomainObject.Predmet.ProtustrankaWithAdress>
    <izvorni_sadrzaj>POT KERAMIKA j.d.o.o. Hukmani 59, 10000 Zagreb</izvorni_sadrzaj>
    <derivirana_varijabla naziv="DomainObject.Predmet.ProtustrankaWithAdress_1">POT KERAMIKA j.d.o.o. Hukmani 59, 10000 Zagreb</derivirana_varijabla>
  </DomainObject.Predmet.ProtustrankaWithAdress>
  <DomainObject.Predmet.ProtustrankaWithAdressOIB>
    <izvorni_sadrzaj>POT KERAMIKA j.d.o.o., OIB 76783859346, Hukmani 59, 10000 Zagreb</izvorni_sadrzaj>
    <derivirana_varijabla naziv="DomainObject.Predmet.ProtustrankaWithAdressOIB_1">POT KERAMIKA j.d.o.o., OIB 76783859346, Hukmani 59, 10000 Zagreb</derivirana_varijabla>
  </DomainObject.Predmet.ProtustrankaWithAdressOIB>
  <DomainObject.Predmet.ProtustrankaNazivFormated>
    <izvorni_sadrzaj>POT KERAMIKA j.d.o.o.</izvorni_sadrzaj>
    <derivirana_varijabla naziv="DomainObject.Predmet.ProtustrankaNazivFormated_1">POT KERAMIKA j.d.o.o.</derivirana_varijabla>
  </DomainObject.Predmet.ProtustrankaNazivFormated>
  <DomainObject.Predmet.ProtustrankaNazivFormatedOIB>
    <izvorni_sadrzaj>POT KERAMIKA j.d.o.o., OIB 76783859346</izvorni_sadrzaj>
    <derivirana_varijabla naziv="DomainObject.Predmet.ProtustrankaNazivFormatedOIB_1">POT KERAMIKA j.d.o.o., OIB 76783859346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 KERAMIKA j.d.o.o.</item>
    </izvorni_sadrzaj>
    <derivirana_varijabla naziv="DomainObject.Predmet.ProtuStrankaListFormated_1">
      <item>POT KERAMIKA j.d.o.o.</item>
    </derivirana_varijabla>
  </DomainObject.Predmet.ProtuStrankaListFormated>
  <DomainObject.Predmet.ProtuStrankaListFormatedOIB>
    <izvorni_sadrzaj>
      <item>POT KERAMIKA j.d.o.o., OIB 76783859346</item>
    </izvorni_sadrzaj>
    <derivirana_varijabla naziv="DomainObject.Predmet.ProtuStrankaListFormatedOIB_1">
      <item>POT KERAMIKA j.d.o.o., OIB 76783859346</item>
    </derivirana_varijabla>
  </DomainObject.Predmet.ProtuStrankaListFormatedOIB>
  <DomainObject.Predmet.ProtuStrankaListFormatedWithAdress>
    <izvorni_sadrzaj>
      <item>POT KERAMIKA j.d.o.o., Hukmani 59, 10000 Zagreb</item>
    </izvorni_sadrzaj>
    <derivirana_varijabla naziv="DomainObject.Predmet.ProtuStrankaListFormatedWithAdress_1">
      <item>POT KERAMIKA j.d.o.o., Hukmani 59, 10000 Zagreb</item>
    </derivirana_varijabla>
  </DomainObject.Predmet.ProtuStrankaListFormatedWithAdress>
  <DomainObject.Predmet.ProtuStrankaListFormatedWithAdressOIB>
    <izvorni_sadrzaj>
      <item>POT KERAMIKA j.d.o.o., OIB 76783859346, Hukmani 59, 10000 Zagreb</item>
    </izvorni_sadrzaj>
    <derivirana_varijabla naziv="DomainObject.Predmet.ProtuStrankaListFormatedWithAdressOIB_1">
      <item>POT KERAMIKA j.d.o.o., OIB 76783859346, Hukmani 59, 10000 Zagreb</item>
    </derivirana_varijabla>
  </DomainObject.Predmet.ProtuStrankaListFormatedWithAdressOIB>
  <DomainObject.Predmet.ProtuStrankaListNazivFormated>
    <izvorni_sadrzaj>
      <item>POT KERAMIKA j.d.o.o.</item>
    </izvorni_sadrzaj>
    <derivirana_varijabla naziv="DomainObject.Predmet.ProtuStrankaListNazivFormated_1">
      <item>POT KERAMIKA j.d.o.o.</item>
    </derivirana_varijabla>
  </DomainObject.Predmet.ProtuStrankaListNazivFormated>
  <DomainObject.Predmet.ProtuStrankaListNazivFormatedOIB>
    <izvorni_sadrzaj>
      <item>POT KERAMIKA j.d.o.o., OIB 76783859346</item>
    </izvorni_sadrzaj>
    <derivirana_varijabla naziv="DomainObject.Predmet.ProtuStrankaListNazivFormatedOIB_1">
      <item>POT KERAMIKA j.d.o.o., OIB 76783859346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 KERAMIKA j.d.o.o.</izvorni_sadrzaj>
    <derivirana_varijabla naziv="DomainObject.Predmet.ProtustrankaIDrugi_1">POT KERAMIKA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POT KERAMIKA j.d.o.o., OIB 76783859346, Hukmani 59, 10000 Zagreb</izvorni_sadrzaj>
    <derivirana_varijabla naziv="DomainObject.Predmet.ProtustrankaIDrugiAdressOIB_1">POT KERAMIKA j.d.o.o., OIB 76783859346, Hukmani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 KERAMIKA j.d.o.o.</item>
      <item>FINA Regionalni centar Zagreb</item>
    </izvorni_sadrzaj>
    <derivirana_varijabla naziv="DomainObject.Predmet.SudioniciListNaziv_1">
      <item>POT KERAMIKA j.d.o.o.</item>
      <item>FINA Regionalni centar Zagreb</item>
    </derivirana_varijabla>
  </DomainObject.Predmet.SudioniciListNaziv>
  <DomainObject.Predmet.SudioniciListAdressOIB>
    <izvorni_sadrzaj>
      <item>POT KERAMIKA j.d.o.o., OIB 76783859346, Hukmani 59,10000 Zagreb</item>
      <item>FINA Regionalni centar Zagreb, OIB 85821130368, Trg svibanjskih žrtava 1995. 1,10000 Zagreb</item>
    </izvorni_sadrzaj>
    <derivirana_varijabla naziv="DomainObject.Predmet.SudioniciListAdressOIB_1">
      <item>POT KERAMIKA j.d.o.o., OIB 76783859346, Hukmani 59,10000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76783859346</item>
      <item>, OIB 85821130368</item>
    </izvorni_sadrzaj>
    <derivirana_varijabla naziv="DomainObject.Predmet.SudioniciListNazivOIB_1">
      <item>, OIB 76783859346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71B8B2-2FCB-4D0C-B382-3779D47B5F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2095</properties:Characters>
  <properties:Lines>51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2017-08-02T07:23:00Z</dcterms:created>
  <dc:creator>Korisnik</dc:creator>
  <cp:lastModifiedBy>Sanja Ban</cp:lastModifiedBy>
  <cp:lastPrinted>2017-08-02T07:22:00Z</cp:lastPrinted>
  <dcterms:modified xmlns:xsi="http://www.w3.org/2001/XMLSchema-instance" xsi:type="dcterms:W3CDTF">2017-08-02T07:23:00Z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