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1d67" w14:paraId="4251d67" w:rsidRDefault="00AF05C8" w:rsidP="00AF05C8" w:rsidR="00AF05C8">
      <w:pPr>
        <w:pStyle w:val="Bezproreda"/>
        <w15:collapsed w:val="false"/>
      </w:pPr>
    </w:p>
    <w:p w:rsidRDefault="00AD5859" w:rsidP="00AF05C8" w:rsidR="00AF05C8">
      <w:pPr>
        <w:pStyle w:val="Bezproreda"/>
        <w:ind w:firstLine="708" w:left="4956"/>
      </w:pPr>
      <w:r>
        <w:t>1 St-54</w:t>
      </w:r>
      <w:r w:rsidR="00CA2FB9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AD5859">
        <w:t>AURORA d.o.o. za trgovinu i građevinarstvo SLATINA</w:t>
      </w:r>
      <w:r w:rsidR="00B368E7">
        <w:t>,</w:t>
      </w:r>
      <w:r w:rsidR="00AD5859">
        <w:t xml:space="preserve"> Vladimira Nazora 284, OIB: 03700591597,</w:t>
      </w:r>
      <w:r w:rsidR="00B368E7">
        <w:t xml:space="preserve"> 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D5859" w:rsidP="00AD5859" w:rsidR="00AF05C8">
      <w:pPr>
        <w:pStyle w:val="Bezproreda"/>
      </w:pPr>
      <w:proofErr w:type="spellStart"/>
      <w:r>
        <w:t>I.</w:t>
      </w:r>
      <w:r w:rsidR="00AF05C8">
        <w:t>Otvara</w:t>
      </w:r>
      <w:proofErr w:type="spellEnd"/>
      <w:r w:rsidR="00AF05C8">
        <w:t xml:space="preserve"> se stečajni postupak nad</w:t>
      </w:r>
      <w:r w:rsidR="00B368E7">
        <w:t xml:space="preserve"> dužnikom </w:t>
      </w:r>
      <w:r>
        <w:t>AURORA d.o.o. za trgovinu i građevinarstvo SLATINA, Vladimira Nazora 284, OIB: 03700591597</w:t>
      </w:r>
      <w:r>
        <w:t>.</w:t>
      </w:r>
    </w:p>
    <w:p w:rsidRDefault="00AD5859" w:rsidP="00AD5859" w:rsidR="00AD5859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AD5859">
        <w:t xml:space="preserve">BORIS LJUBANOVIĆ iz Osijeka, Šetalište </w:t>
      </w:r>
      <w:proofErr w:type="spellStart"/>
      <w:r w:rsidR="00AD5859">
        <w:t>kar</w:t>
      </w:r>
      <w:proofErr w:type="spellEnd"/>
      <w:r w:rsidR="00AD5859">
        <w:t xml:space="preserve">. F. </w:t>
      </w:r>
      <w:proofErr w:type="spellStart"/>
      <w:r w:rsidR="00AD5859">
        <w:t>Šepera</w:t>
      </w:r>
      <w:proofErr w:type="spellEnd"/>
      <w:r w:rsidR="00AD5859">
        <w:t xml:space="preserve"> 8 c, OIB: 19311655846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AD5859">
        <w:t>AURORA d.o.o. za trgovinu i građevinarstvo SLATINA, Vladimira Nazora 284, OIB: 03700591597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</w:t>
      </w:r>
      <w:r w:rsidR="00AD5859">
        <w:t>12</w:t>
      </w:r>
      <w:r w:rsidR="00B368E7">
        <w:t xml:space="preserve"> </w:t>
      </w:r>
      <w:r w:rsidR="0035289C">
        <w:t>,00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D5859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St-54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B368E7">
        <w:t>u  podatke iz  bilance na dan 14.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AD5859" w:rsidR="00AD5859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D5859" w:rsidP="00AD5859" w:rsidR="00AD5859">
      <w:pPr>
        <w:pStyle w:val="Bezproreda"/>
      </w:pPr>
    </w:p>
    <w:p w:rsidRDefault="00AD5859" w:rsidP="00AD5859" w:rsidR="00AD585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D5859" w:rsidP="00AD5859" w:rsidR="00AD5859">
      <w:pPr>
        <w:pStyle w:val="Bezproreda"/>
      </w:pPr>
      <w:r>
        <w:t>DNA:   predlagatelju – putem e-oglasne ploče suda</w:t>
      </w:r>
    </w:p>
    <w:p w:rsidRDefault="00AD5859" w:rsidP="00AD5859" w:rsidR="00AD5859">
      <w:pPr>
        <w:pStyle w:val="Bezproreda"/>
      </w:pPr>
      <w:r>
        <w:t xml:space="preserve">             zakonskom zastupniku dužnika  - putem e-oglasne ploče suda i putem pošte</w:t>
      </w:r>
    </w:p>
    <w:p w:rsidRDefault="00AD5859" w:rsidP="00AD5859" w:rsidR="00AD5859">
      <w:pPr>
        <w:pStyle w:val="Bezproreda"/>
      </w:pPr>
      <w:r>
        <w:t xml:space="preserve">             stečajnom upravitelju- putem e-oglasne ploče suda</w:t>
      </w:r>
    </w:p>
    <w:p w:rsidRDefault="00AD5859" w:rsidP="00AD5859" w:rsidR="00AD5859">
      <w:pPr>
        <w:pStyle w:val="Bezproreda"/>
      </w:pPr>
      <w:r>
        <w:t xml:space="preserve">             FINI, Podružnica Bjelovar- putem e-oglasne ploče suda</w:t>
      </w:r>
    </w:p>
    <w:p w:rsidRDefault="00AD5859" w:rsidP="00AD5859" w:rsidR="00AD5859">
      <w:pPr>
        <w:pStyle w:val="Bezproreda"/>
      </w:pPr>
      <w:r>
        <w:t xml:space="preserve">             sudskom registru ovog suda nakon pravomoćnosti rješenja</w:t>
      </w:r>
    </w:p>
    <w:p w:rsidRDefault="00AD5859" w:rsidP="00AD5859" w:rsidR="00AD5859">
      <w:pPr>
        <w:pStyle w:val="Bezproreda"/>
      </w:pPr>
      <w:r>
        <w:t xml:space="preserve">             ŽDO- u Bjelovaru – putem e-oglasne ploče suda</w:t>
      </w:r>
    </w:p>
    <w:p w:rsidRDefault="00AD5859" w:rsidP="00AD5859" w:rsidR="00AD5859">
      <w:pPr>
        <w:pStyle w:val="Bezproreda"/>
      </w:pPr>
      <w:r>
        <w:t xml:space="preserve">             Porezna uprava u Slatini – putem e-oglasne ploče suda</w:t>
      </w:r>
    </w:p>
    <w:p w:rsidRDefault="00AD5859" w:rsidP="00AD5859" w:rsidR="00AD5859">
      <w:pPr>
        <w:pStyle w:val="Bezproreda"/>
      </w:pPr>
      <w:r>
        <w:t xml:space="preserve">             e-oglasna ploča ovoga suda</w:t>
      </w:r>
    </w:p>
    <w:p w:rsidRDefault="00AD5859" w:rsidP="00AD5859" w:rsidR="00AD5859">
      <w:pPr>
        <w:pStyle w:val="Bezproreda"/>
      </w:pPr>
      <w:r>
        <w:t xml:space="preserve">             </w:t>
      </w:r>
      <w:proofErr w:type="spellStart"/>
      <w:r>
        <w:t>Sc</w:t>
      </w:r>
      <w:proofErr w:type="spellEnd"/>
      <w:r>
        <w:t xml:space="preserve"> pravomoćnost</w:t>
      </w:r>
    </w:p>
    <w:p w:rsidRDefault="00AD5859" w:rsidP="00AD5859" w:rsidR="00AD5859">
      <w:pPr>
        <w:pStyle w:val="Bezproreda"/>
      </w:pPr>
      <w:r>
        <w:t>Bjelovar, 8. XII  2015.</w:t>
      </w:r>
    </w:p>
    <w:p w:rsidRDefault="00AD5859" w:rsidP="00AD5859" w:rsidR="00AD5859">
      <w:pPr>
        <w:pStyle w:val="Bezproreda"/>
      </w:pPr>
    </w:p>
    <w:p w:rsidRDefault="00AD5859" w:rsidP="00AD5859" w:rsidR="00AD5859"/>
    <w:p w:rsidRDefault="00AF05C8" w:rsidP="00AF05C8" w:rsidR="00AF05C8">
      <w:pPr>
        <w:pStyle w:val="Bezproreda"/>
      </w:pPr>
    </w:p>
    <w:sectPr w:rsidSect="00AD5859" w:rsidR="00AF05C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859" w:rsidP="00AD5859" w:rsidR="00AD5859">
      <w:pPr>
        <w:spacing w:lineRule="auto" w:line="240" w:after="0"/>
      </w:pPr>
      <w:r>
        <w:separator/>
      </w:r>
    </w:p>
  </w:endnote>
  <w:endnote w:id="0" w:type="continuationSeparator">
    <w:p w:rsidRDefault="00AD5859" w:rsidP="00AD5859" w:rsidR="00AD58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859" w:rsidP="00AD5859" w:rsidR="00AD5859">
      <w:pPr>
        <w:spacing w:lineRule="auto" w:line="240" w:after="0"/>
      </w:pPr>
      <w:r>
        <w:separator/>
      </w:r>
    </w:p>
  </w:footnote>
  <w:footnote w:id="0" w:type="continuationSeparator">
    <w:p w:rsidRDefault="00AD5859" w:rsidP="00AD5859" w:rsidR="00AD58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3226611"/>
      <w:docPartObj>
        <w:docPartGallery w:val="Page Numbers (Top of Page)"/>
        <w:docPartUnique/>
      </w:docPartObj>
    </w:sdtPr>
    <w:sdtContent>
      <w:p w:rsidRDefault="00AD5859" w:rsidR="00AD585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AD5859" w:rsidR="00AD58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A2C2F"/>
    <w:multiLevelType w:val="hybridMultilevel"/>
    <w:tmpl w:val="25A0CCE2"/>
    <w:lvl w:tplc="2BA842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35289C"/>
    <w:rsid w:val="00547963"/>
    <w:rsid w:val="00A92139"/>
    <w:rsid w:val="00AD5859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D58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5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8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D58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5859"/>
  </w:style>
  <w:style w:styleId="Podnoje" w:type="paragraph">
    <w:name w:val="footer"/>
    <w:basedOn w:val="Normal"/>
    <w:link w:val="PodnojeChar"/>
    <w:uiPriority w:val="99"/>
    <w:unhideWhenUsed/>
    <w:rsid w:val="00AD58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585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D58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5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8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D58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5859"/>
  </w:style>
  <w:style w:styleId="Podnoje" w:type="paragraph">
    <w:name w:val="footer"/>
    <w:basedOn w:val="Normal"/>
    <w:link w:val="PodnojeChar"/>
    <w:uiPriority w:val="99"/>
    <w:unhideWhenUsed/>
    <w:rsid w:val="00AD58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585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društvo s ograničenom odgovornošću za trgovinu i građevinarstvo, Slatina</izvorni_sadrzaj>
    <derivirana_varijabla naziv="DomainObject.Predmet.ProtustrankaFormated_1">  AURORA društvo s ograničenom odgovornošću za trgovinu i građevinarstvo, Slatina</derivirana_varijabla>
  </DomainObject.Predmet.ProtustrankaFormated>
  <DomainObject.Predmet.ProtustrankaFormatedOIB>
    <izvorni_sadrzaj>  AURORA društvo s ograničenom odgovornošću za trgovinu i građevinarstvo, Slatina, OIB 03700591597</izvorni_sadrzaj>
    <derivirana_varijabla naziv="DomainObject.Predmet.ProtustrankaFormatedOIB_1">  AURORA društvo s ograničenom odgovornošću za trgovinu i građevinarstvo, Slatina, OIB 03700591597</derivirana_varijabla>
  </DomainObject.Predmet.ProtustrankaFormatedOIB>
  <DomainObject.Predmet.ProtustrankaFormatedWithAdress>
    <izvorni_sadrzaj> AURORA društvo s ograničenom odgovornošću za trgovinu i građevinarstvo, Slatina, Vladimira Nazora 284, 33520 Slatina</izvorni_sadrzaj>
    <derivirana_varijabla naziv="DomainObject.Predmet.ProtustrankaFormatedWithAdress_1"> AURORA društvo s ograničenom odgovornošću za trgovinu i građevinarstvo, Slatina, Vladimira Nazora 284, 33520 Slatina</derivirana_varijabla>
  </DomainObject.Predmet.ProtustrankaFormatedWithAdress>
  <DomainObject.Predmet.ProtustrankaFormatedWithAdressOIB>
    <izvorni_sadrzaj> AURORA društvo s ograničenom odgovornošću za trgovinu i građevinarstvo, Slatina, OIB 03700591597, Vladimira Nazora 284, 33520 Slatina</izvorni_sadrzaj>
    <derivirana_varijabla naziv="DomainObject.Predmet.ProtustrankaFormatedWithAdressOIB_1"> AURORA društvo s ograničenom odgovornošću za trgovinu i građevinarstvo, Slatina, OIB 03700591597, Vladimira Nazora 284, 33520 Slatina</derivirana_varijabla>
  </DomainObject.Predmet.ProtustrankaFormatedWithAdressOIB>
  <DomainObject.Predmet.ProtustrankaWithAdress>
    <izvorni_sadrzaj>AURORA društvo s ograničenom odgovornošću za trgovinu i građevinarstvo, Slatina Vladimira Nazora 284, 33520 Slatina</izvorni_sadrzaj>
    <derivirana_varijabla naziv="DomainObject.Predmet.ProtustrankaWithAdress_1">AURORA društvo s ograničenom odgovornošću za trgovinu i građevinarstvo, Slatina Vladimira Nazora 284, 33520 Slatina</derivirana_varijabla>
  </DomainObject.Predmet.ProtustrankaWithAdress>
  <DomainObject.Predmet.ProtustrankaWithAdressOIB>
    <izvorni_sadrzaj>AURORA društvo s ograničenom odgovornošću za trgovinu i građevinarstvo, Slatina, OIB 03700591597, Vladimira Nazora 284, 33520 Slatina</izvorni_sadrzaj>
    <derivirana_varijabla naziv="DomainObject.Predmet.ProtustrankaWithAdressOIB_1">AURORA društvo s ograničenom odgovornošću za trgovinu i građevinarstvo, Slatina, OIB 03700591597, Vladimira Nazora 284, 33520 Slatina</derivirana_varijabla>
  </DomainObject.Predmet.ProtustrankaWithAdressOIB>
  <DomainObject.Predmet.ProtustrankaNazivFormated>
    <izvorni_sadrzaj>AURORA društvo s ograničenom odgovornošću za trgovinu i građevinarstvo, Slatina</izvorni_sadrzaj>
    <derivirana_varijabla naziv="DomainObject.Predmet.ProtustrankaNazivFormated_1">AURORA društvo s ograničenom odgovornošću za trgovinu i građevinarstvo, Slatina</derivirana_varijabla>
  </DomainObject.Predmet.ProtustrankaNazivFormated>
  <DomainObject.Predmet.ProtustrankaNazivFormatedOIB>
    <izvorni_sadrzaj>AURORA društvo s ograničenom odgovornošću za trgovinu i građevinarstvo, Slatina, OIB 03700591597</izvorni_sadrzaj>
    <derivirana_varijabla naziv="DomainObject.Predmet.ProtustrankaNazivFormatedOIB_1">AURORA društvo s ograničenom odgovornošću za trgovinu i građevinarstvo, Slatina, OIB 03700591597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AURORA društvo s ograničenom odgovornošću za trgovinu i građevinarstvo, Slatina</item>
    </izvorni_sadrzaj>
    <derivirana_varijabla naziv="DomainObject.Predmet.ProtuStrankaListFormated_1">
      <item>AURORA društvo s ograničenom odgovornošću za trgovinu i građevinarstvo, Slatina</item>
    </derivirana_varijabla>
  </DomainObject.Predmet.ProtuStrankaListFormated>
  <DomainObject.Predmet.ProtuStrankaListFormatedOIB>
    <izvorni_sadrzaj>
      <item>AURORA društvo s ograničenom odgovornošću za trgovinu i građevinarstvo, Slatina, OIB 03700591597</item>
    </izvorni_sadrzaj>
    <derivirana_varijabla naziv="DomainObject.Predmet.ProtuStrankaListFormatedOIB_1">
      <item>AURORA društvo s ograničenom odgovornošću za trgovinu i građevinarstvo, Slatina, OIB 03700591597</item>
    </derivirana_varijabla>
  </DomainObject.Predmet.ProtuStrankaListFormatedOIB>
  <DomainObject.Predmet.ProtuStrankaListFormatedWithAdress>
    <izvorni_sadrzaj>
      <item>AURORA društvo s ograničenom odgovornošću za trgovinu i građevinarstvo, Slatina, Vladimira Nazora 284, 33520 Slatina</item>
    </izvorni_sadrzaj>
    <derivirana_varijabla naziv="DomainObject.Predmet.ProtuStrankaListFormatedWithAdress_1">
      <item>AURORA društvo s ograničenom odgovornošću za trgovinu i građevinarstvo, Slatina, Vladimira Nazora 284, 33520 Slatina</item>
    </derivirana_varijabla>
  </DomainObject.Predmet.ProtuStrankaListFormatedWithAdress>
  <DomainObject.Predmet.ProtuStrankaListFormatedWithAdressOIB>
    <izvorni_sadrzaj>
      <item>AURORA društvo s ograničenom odgovornošću za trgovinu i građevinarstvo, Slatina, OIB 03700591597, Vladimira Nazora 284, 33520 Slatina</item>
    </izvorni_sadrzaj>
    <derivirana_varijabla naziv="DomainObject.Predmet.ProtuStrankaListFormatedWithAdressOIB_1">
      <item>AURORA društvo s ograničenom odgovornošću za trgovinu i građevinarstvo, Slatina, OIB 03700591597, Vladimira Nazora 284, 33520 Slatina</item>
    </derivirana_varijabla>
  </DomainObject.Predmet.ProtuStrankaListFormatedWithAdressOIB>
  <DomainObject.Predmet.ProtuStrankaListNazivFormated>
    <izvorni_sadrzaj>
      <item>AURORA društvo s ograničenom odgovornošću za trgovinu i građevinarstvo, Slatina</item>
    </izvorni_sadrzaj>
    <derivirana_varijabla naziv="DomainObject.Predmet.ProtuStrankaListNazivFormated_1">
      <item>AURORA društvo s ograničenom odgovornošću za trgovinu i građevinarstvo, Slatina</item>
    </derivirana_varijabla>
  </DomainObject.Predmet.ProtuStrankaListNazivFormated>
  <DomainObject.Predmet.ProtuStrankaListNazivFormatedOIB>
    <izvorni_sadrzaj>
      <item>AURORA društvo s ograničenom odgovornošću za trgovinu i građevinarstvo, Slatina, OIB 03700591597</item>
    </izvorni_sadrzaj>
    <derivirana_varijabla naziv="DomainObject.Predmet.ProtuStrankaListNazivFormatedOIB_1">
      <item>AURORA društvo s ograničenom odgovornošću za trgovinu i građevinarstvo, Slatina, OIB 03700591597</item>
    </derivirana_varijabla>
  </DomainObject.Predmet.ProtuStrankaListNazivFormatedOIB>
  <DomainObject.Predmet.OstaliListFormated>
    <izvorni_sadrzaj>
      <item>Damir Jagarinec</item>
      <item>ŽDO U BJELOVARU</item>
      <item>POREZNA UPRAVA U SLATINI</item>
      <item>E-OGLASNA PLOČA</item>
    </izvorni_sadrzaj>
    <derivirana_varijabla naziv="DomainObject.Predmet.OstaliListFormated_1">
      <item>Damir Jagarinec</item>
      <item>ŽDO U BJELOVARU</item>
      <item>POREZNA UPRAVA U SLATINI</item>
      <item>E-OGLASNA PLOČA</item>
    </derivirana_varijabla>
  </DomainObject.Predmet.OstaliListFormated>
  <DomainObject.Predmet.OstaliListFormatedOIB>
    <izvorni_sadrzaj>
      <item>Damir Jagarinec, OIB 56290950257</item>
      <item>ŽDO U BJELOVARU</item>
      <item>POREZNA UPRAVA U SLATINI</item>
      <item>E-OGLASNA PLOČA</item>
    </izvorni_sadrzaj>
    <derivirana_varijabla naziv="DomainObject.Predmet.OstaliListFormatedOIB_1">
      <item>Damir Jagarinec, OIB 56290950257</item>
      <item>ŽDO U BJELOVARU</item>
      <item>POREZNA UPRAVA U SLATINI</item>
      <item>E-OGLASNA PLOČA</item>
    </derivirana_varijabla>
  </DomainObject.Predmet.OstaliListFormatedOIB>
  <DomainObject.Predmet.OstaliListFormatedWithAdress>
    <izvorni_sadrzaj>
      <item>Damir Jagarinec, V. Nazora 284., 33520 Slatina</item>
      <item>ŽDO U BJELOVARU</item>
      <item>POREZNA UPRAVA U SLATINI</item>
      <item>E-OGLASNA PLOČA</item>
    </izvorni_sadrzaj>
    <derivirana_varijabla naziv="DomainObject.Predmet.OstaliListFormatedWithAdress_1">
      <item>Damir Jagarinec, V. Nazora 284., 33520 Slatina</item>
      <item>ŽDO U BJELOVARU</item>
      <item>POREZNA UPRAVA U SLATINI</item>
      <item>E-OGLASNA PLOČA</item>
    </derivirana_varijabla>
  </DomainObject.Predmet.OstaliListFormatedWithAdress>
  <DomainObject.Predmet.OstaliListFormatedWithAdressOIB>
    <izvorni_sadrzaj>
      <item>Damir Jagarinec, OIB 56290950257, V. Nazora 284., 33520 Slatina</item>
      <item>ŽDO U BJELOVARU</item>
      <item>POREZNA UPRAVA U SLATINI</item>
      <item>E-OGLASNA PLOČA</item>
    </izvorni_sadrzaj>
    <derivirana_varijabla naziv="DomainObject.Predmet.OstaliListFormatedWithAdressOIB_1">
      <item>Damir Jagarinec, OIB 56290950257, V. Nazora 284., 33520 Slatina</item>
      <item>ŽDO U BJELOVARU</item>
      <item>POREZNA UPRAVA U SLATINI</item>
      <item>E-OGLASNA PLOČA</item>
    </derivirana_varijabla>
  </DomainObject.Predmet.OstaliListFormatedWithAdressOIB>
  <DomainObject.Predmet.OstaliListNazivFormated>
    <izvorni_sadrzaj>
      <item>Damir Jagarinec</item>
      <item>ŽDO U BJELOVARU</item>
      <item>POREZNA UPRAVA U SLATINI</item>
      <item>E-OGLASNA PLOČA</item>
    </izvorni_sadrzaj>
    <derivirana_varijabla naziv="DomainObject.Predmet.OstaliListNazivFormated_1">
      <item>Damir Jagarinec</item>
      <item>ŽDO U BJELOVARU</item>
      <item>POREZNA UPRAVA U SLATINI</item>
      <item>E-OGLASNA PLOČA</item>
    </derivirana_varijabla>
  </DomainObject.Predmet.OstaliListNazivFormated>
  <DomainObject.Predmet.OstaliListNazivFormatedOIB>
    <izvorni_sadrzaj>
      <item>Damir Jagarinec, OIB 56290950257</item>
      <item>ŽDO U BJELOVARU</item>
      <item>POREZNA UPRAVA U SLATINI</item>
      <item>E-OGLASNA PLOČA</item>
    </izvorni_sadrzaj>
    <derivirana_varijabla naziv="DomainObject.Predmet.OstaliListNazivFormatedOIB_1">
      <item>Damir Jagarinec, OIB 56290950257</item>
      <item>ŽDO U BJELOVARU</item>
      <item>POREZNA UPRAVA U SLATINI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AURORA društvo s ograničenom odgovornošću za trgovinu i građevinarstvo, Slatina</izvorni_sadrzaj>
    <derivirana_varijabla naziv="DomainObject.Predmet.ProtustrankaIDrugi_1">AURORA društvo s ograničenom odgovornošću za trgovinu i građevinarstvo, Slatina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AURORA društvo s ograničenom odgovornošću za trgovinu i građevinarstvo, Slatina, OIB 03700591597, Vladimira Nazora 284, 33520 Slatina</izvorni_sadrzaj>
    <derivirana_varijabla naziv="DomainObject.Predmet.ProtustrankaIDrugiAdressOIB_1">AURORA društvo s ograničenom odgovornošću za trgovinu i građevinarstvo, Slatina, OIB 03700591597, Vladimira Nazora 284,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AURORA društvo s ograničenom odgovornošću za trgovinu i građevinarstvo, Slatina</item>
      <item>Damir Jagarinec</item>
      <item>ŽDO U BJELOVARU</item>
      <item>POREZNA UPRAVA U SLATINI</item>
      <item>E-OGLASNA PLOČA</item>
    </izvorni_sadrzaj>
    <derivirana_varijabla naziv="DomainObject.Predmet.SudioniciListNaziv_1">
      <item>FINA, RC ZAGREB, Podružnica Bjelovar</item>
      <item>AURORA društvo s ograničenom odgovornošću za trgovinu i građevinarstvo, Slatina</item>
      <item>Damir Jagarinec</item>
      <item>ŽDO U BJELOVARU</item>
      <item>POREZNA UPRAVA U SLATINI</item>
      <item>E-OGLASNA PLOČA</item>
    </derivirana_varijabla>
  </DomainObject.Predmet.SudioniciListNaziv>
  <DomainObject.Predmet.SudioniciListAdressOIB>
    <izvorni_sadrzaj>
      <item>FINA, RC ZAGREB, Podružnica Bjelovar, F. Supila 4,43000 Bjelovar</item>
      <item>AURORA društvo s ograničenom odgovornošću za trgovinu i građevinarstvo, Slatina, OIB 03700591597, Vladimira Nazora 284,33520 Slatina</item>
      <item>Damir Jagarinec, OIB 56290950257, V. Nazora 284.,33520 Slatina</item>
      <item>ŽDO U BJELOVARU</item>
      <item>POREZNA UPRAVA U SLATINI</item>
      <item>E-OGLASNA PLOČA</item>
    </izvorni_sadrzaj>
    <derivirana_varijabla naziv="DomainObject.Predmet.SudioniciListAdressOIB_1">
      <item>FINA, RC ZAGREB, Podružnica Bjelovar, F. Supila 4,43000 Bjelovar</item>
      <item>AURORA društvo s ograničenom odgovornošću za trgovinu i građevinarstvo, Slatina, OIB 03700591597, Vladimira Nazora 284,33520 Slatina</item>
      <item>Damir Jagarinec, OIB 56290950257, V. Nazora 284.,33520 Slatina</item>
      <item>ŽDO U BJELOVARU</item>
      <item>POREZNA UPRAVA U SLATINI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03700591597</item>
      <item>, OIB 56290950257</item>
      <item>, OIB null</item>
      <item>, OIB null</item>
      <item>, OIB null</item>
    </izvorni_sadrzaj>
    <derivirana_varijabla naziv="DomainObject.Predmet.SudioniciListNazivOIB_1">
      <item>, OIB null</item>
      <item>, OIB 03700591597</item>
      <item>, OIB 56290950257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3266</properties:Characters>
  <properties:Lines>99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2015-12-08T11:01:00Z</cp:lastPrinted>
  <dcterms:modified xmlns:xsi="http://www.w3.org/2001/XMLSchema-instance" xsi:type="dcterms:W3CDTF">2015-12-08T11:02:00Z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