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9816" w14:paraId="3ba9816" w:rsidRDefault="00E4024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024A" w:rsidP="00E4024A" w:rsidR="00E4024A">
      <w:pPr>
        <w:pStyle w:val="Bezproreda"/>
      </w:pPr>
      <w:r>
        <w:t xml:space="preserve">     </w:t>
      </w:r>
    </w:p>
    <w:p w:rsidRDefault="00E4024A" w:rsidP="00E4024A" w:rsidR="00E4024A">
      <w:pPr>
        <w:pStyle w:val="Bezproreda"/>
      </w:pPr>
    </w:p>
    <w:p w:rsidRDefault="00E4024A" w:rsidP="00E4024A" w:rsidR="00AE649C">
      <w:pPr>
        <w:pStyle w:val="Bezproreda"/>
      </w:pPr>
      <w:r>
        <w:t xml:space="preserve">      Republika Hrvatska</w:t>
      </w:r>
    </w:p>
    <w:p w:rsidRDefault="00E4024A" w:rsidP="00E4024A" w:rsidR="00E4024A">
      <w:pPr>
        <w:pStyle w:val="Bezproreda"/>
      </w:pPr>
      <w:r>
        <w:t>Trgovački sud u Bjelovaru</w:t>
      </w:r>
    </w:p>
    <w:p w:rsidRDefault="00E4024A" w:rsidP="00E4024A" w:rsidR="00E4024A" w:rsidRPr="00B76F3C">
      <w:pPr>
        <w:pStyle w:val="Bezproreda"/>
      </w:pPr>
      <w:r>
        <w:t>Bjelovar, Dr. I. Lebovića 42.</w:t>
      </w:r>
    </w:p>
    <w:p w:rsidRDefault="00E4024A" w:rsidP="00E4024A" w:rsidR="00E4024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St-60/2018-2</w:t>
      </w:r>
    </w:p>
    <w:p w:rsidRDefault="00E4024A" w:rsidP="00E4024A" w:rsidR="00E4024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4024A" w:rsidP="00E4024A" w:rsidR="00E4024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4024A" w:rsidP="00E4024A" w:rsidR="00E4024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4024A" w:rsidP="00E4024A" w:rsidR="00E4024A">
      <w:pPr>
        <w:pStyle w:val="Bezproreda"/>
        <w:jc w:val="center"/>
        <w:rPr>
          <w:noProof/>
        </w:rPr>
      </w:pPr>
    </w:p>
    <w:p w:rsidRDefault="00E4024A" w:rsidP="00E4024A" w:rsidR="00E4024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4024A" w:rsidP="00E4024A" w:rsidR="00E4024A">
      <w:pPr>
        <w:pStyle w:val="Bezproreda"/>
        <w:jc w:val="center"/>
        <w:rPr>
          <w:b/>
          <w:noProof/>
        </w:rPr>
      </w:pPr>
    </w:p>
    <w:p w:rsidRDefault="00E4024A" w:rsidP="00E4024A" w:rsidR="00E4024A">
      <w:pPr>
        <w:pStyle w:val="Bezproreda"/>
        <w:jc w:val="both"/>
        <w:rPr>
          <w:b/>
          <w:noProof/>
        </w:rPr>
      </w:pPr>
    </w:p>
    <w:p w:rsidRDefault="00E4024A" w:rsidP="00E4024A" w:rsidR="00E4024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ŠTEFOIĆ-DRVOPRERADA  d.o.o. za proizvodnju, ugostiteljstvo i trgovinu Križevci, Dijankovec 33, OIB: 80068922974,  22. siječnja  </w:t>
      </w:r>
      <w:r>
        <w:rPr>
          <w:noProof/>
        </w:rPr>
        <w:t xml:space="preserve">2018. </w:t>
      </w:r>
    </w:p>
    <w:p w:rsidRDefault="00E4024A" w:rsidP="00E4024A" w:rsidR="00E4024A">
      <w:pPr>
        <w:pStyle w:val="Bezproreda"/>
        <w:jc w:val="both"/>
        <w:rPr>
          <w:noProof/>
        </w:rPr>
      </w:pPr>
    </w:p>
    <w:p w:rsidRDefault="00E4024A" w:rsidP="00E4024A" w:rsidR="00E4024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4024A" w:rsidP="00E4024A" w:rsidR="00E4024A">
      <w:pPr>
        <w:pStyle w:val="Bezproreda"/>
        <w:jc w:val="both"/>
        <w:rPr>
          <w:b/>
          <w:noProof/>
        </w:rPr>
      </w:pPr>
    </w:p>
    <w:p w:rsidRDefault="00E4024A" w:rsidP="00E4024A" w:rsidR="00E4024A">
      <w:pPr>
        <w:pStyle w:val="Bezproreda"/>
        <w:ind w:firstLine="708"/>
        <w:jc w:val="both"/>
      </w:pPr>
      <w:r>
        <w:t>1.Pokreće se postupak radi utvrđivanja uvjeta za otvaranje stečajnog postupka nad dužnikom ŠTEFOIĆ-DRVOPRERADA  d.o.o. za proizvodnju, ugostiteljstvo i trgovinu Križevci, Dijankovec 33, OIB: 80068922974.</w:t>
      </w:r>
    </w:p>
    <w:p w:rsidRDefault="00E4024A" w:rsidP="00E4024A" w:rsidR="00E4024A">
      <w:pPr>
        <w:pStyle w:val="Bezproreda"/>
        <w:jc w:val="both"/>
      </w:pPr>
    </w:p>
    <w:p w:rsidRDefault="00E4024A" w:rsidP="00E4024A" w:rsidR="00E4024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4024A" w:rsidP="00E4024A" w:rsidR="00E4024A">
      <w:pPr>
        <w:pStyle w:val="Bezproreda"/>
        <w:jc w:val="both"/>
      </w:pPr>
    </w:p>
    <w:p w:rsidRDefault="00E4024A" w:rsidP="00E4024A" w:rsidR="00E4024A">
      <w:pPr>
        <w:pStyle w:val="Bezproreda"/>
        <w:jc w:val="center"/>
      </w:pPr>
      <w:r>
        <w:t>27. veljače 2018. u 10,15 sati</w:t>
      </w:r>
    </w:p>
    <w:p w:rsidRDefault="00E4024A" w:rsidP="00E4024A" w:rsidR="00E4024A">
      <w:pPr>
        <w:pStyle w:val="Bezproreda"/>
        <w:jc w:val="both"/>
        <w:rPr>
          <w:b/>
        </w:rPr>
      </w:pPr>
    </w:p>
    <w:p w:rsidRDefault="00E4024A" w:rsidP="00E4024A" w:rsidR="00E4024A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4024A" w:rsidP="00E4024A" w:rsidR="00E4024A">
      <w:pPr>
        <w:pStyle w:val="Bezproreda"/>
        <w:jc w:val="both"/>
      </w:pPr>
    </w:p>
    <w:p w:rsidRDefault="00E4024A" w:rsidP="00E4024A" w:rsidR="00E4024A">
      <w:pPr>
        <w:pStyle w:val="Bezproreda"/>
        <w:jc w:val="both"/>
      </w:pPr>
      <w:r>
        <w:t xml:space="preserve">- Financijska agencija </w:t>
      </w:r>
    </w:p>
    <w:p w:rsidRDefault="00E4024A" w:rsidP="00E4024A" w:rsidR="00E4024A">
      <w:pPr>
        <w:pStyle w:val="Bezproreda"/>
        <w:jc w:val="both"/>
      </w:pPr>
      <w:r>
        <w:t xml:space="preserve">- zakonski zastupnik dužnika Zdravko Štefoić. </w:t>
      </w:r>
    </w:p>
    <w:p w:rsidRDefault="00E4024A" w:rsidP="00E4024A" w:rsidR="00E4024A">
      <w:pPr>
        <w:pStyle w:val="Bezproreda"/>
        <w:jc w:val="both"/>
      </w:pPr>
    </w:p>
    <w:p w:rsidRDefault="00E4024A" w:rsidP="00E4024A" w:rsidR="00E4024A">
      <w:pPr>
        <w:pStyle w:val="Bezproreda"/>
        <w:jc w:val="both"/>
      </w:pPr>
      <w:r>
        <w:t xml:space="preserve">3. Nalaže se zakonskom zastupniku dužnika Zdravku Štefoić,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4024A" w:rsidP="00E4024A" w:rsidR="00E4024A">
      <w:pPr>
        <w:pStyle w:val="Bezproreda"/>
        <w:jc w:val="both"/>
      </w:pPr>
    </w:p>
    <w:p w:rsidRDefault="00E4024A" w:rsidP="00E4024A" w:rsidR="00E4024A">
      <w:pPr>
        <w:pStyle w:val="Bezproreda"/>
        <w:jc w:val="both"/>
      </w:pPr>
    </w:p>
    <w:p w:rsidRDefault="00E4024A" w:rsidP="00E4024A" w:rsidR="00E4024A">
      <w:pPr>
        <w:pStyle w:val="Bezproreda"/>
        <w:jc w:val="center"/>
      </w:pPr>
      <w:r>
        <w:t>Obrazloženje</w:t>
      </w:r>
    </w:p>
    <w:p w:rsidRDefault="00E4024A" w:rsidP="00E4024A" w:rsidR="00E4024A">
      <w:pPr>
        <w:pStyle w:val="Bezproreda"/>
        <w:jc w:val="center"/>
      </w:pPr>
    </w:p>
    <w:p w:rsidRDefault="00E4024A" w:rsidP="00E4024A" w:rsidR="00E4024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12. kolovoza 2017. podnijela prijedlog za otvaranje stečajnog postupka nad dužnikom </w:t>
      </w:r>
      <w:r>
        <w:t xml:space="preserve">ŠTEFOIĆ-DRVOPRERADA  d.o.o. za proizvodnju, ugostiteljstvo i trgovinu </w:t>
      </w:r>
      <w:r>
        <w:lastRenderedPageBreak/>
        <w:t xml:space="preserve">Križevci, Dijankovec 33, OIB: 80068922974. U prijedlogu navodi da na dan 7. rujna 2017. dužnik u Očevidniku redoslijeda osnova za plaćanje ima evidentirane neizvršene osnove za plaćanje u neprekinutom razdoblju od 120 dana, u ukupnom iznosu od 361.936,49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E4024A" w:rsidP="00E4024A" w:rsidR="00E4024A">
      <w:pPr>
        <w:pStyle w:val="Bezproreda"/>
        <w:jc w:val="both"/>
      </w:pPr>
    </w:p>
    <w:p w:rsidRDefault="00E4024A" w:rsidP="00E4024A" w:rsidR="00E4024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7. rujna 2017. godine ima evidentirane neizvršene osnove za plaćanje u neprekinutom razdoblju od 120 dana i jednog zaposlenog.</w:t>
      </w:r>
    </w:p>
    <w:p w:rsidRDefault="00E4024A" w:rsidP="00E4024A" w:rsidR="00E4024A">
      <w:pPr>
        <w:pStyle w:val="Bezproreda"/>
        <w:jc w:val="both"/>
      </w:pPr>
    </w:p>
    <w:p w:rsidRDefault="00E4024A" w:rsidP="00E4024A" w:rsidR="00E4024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4024A" w:rsidP="00E4024A" w:rsidR="00E4024A">
      <w:pPr>
        <w:pStyle w:val="Bezproreda"/>
        <w:jc w:val="both"/>
      </w:pPr>
    </w:p>
    <w:p w:rsidRDefault="00E4024A" w:rsidP="00E4024A" w:rsidR="00E4024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4024A" w:rsidP="00E4024A" w:rsidR="00E4024A">
      <w:pPr>
        <w:pStyle w:val="Bezproreda"/>
        <w:jc w:val="both"/>
        <w:rPr>
          <w:i/>
          <w:u w:val="single"/>
        </w:rPr>
      </w:pPr>
    </w:p>
    <w:p w:rsidRDefault="00E4024A" w:rsidP="00E4024A" w:rsidR="00E4024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4024A" w:rsidP="00E4024A" w:rsidR="00E4024A">
      <w:pPr>
        <w:pStyle w:val="Bezproreda"/>
        <w:jc w:val="both"/>
      </w:pPr>
    </w:p>
    <w:p w:rsidRDefault="00E4024A" w:rsidP="00E4024A" w:rsidR="00E4024A">
      <w:pPr>
        <w:pStyle w:val="Bezproreda"/>
        <w:ind w:firstLine="708"/>
        <w:jc w:val="both"/>
        <w:rPr>
          <w:noProof/>
        </w:rPr>
      </w:pPr>
      <w:r>
        <w:t xml:space="preserve">U Bjelovaru 22.  siječnja </w:t>
      </w:r>
      <w:r>
        <w:rPr>
          <w:noProof/>
        </w:rPr>
        <w:t>2018.</w:t>
      </w:r>
    </w:p>
    <w:p w:rsidRDefault="00E4024A" w:rsidP="00E4024A" w:rsidR="00E4024A">
      <w:pPr>
        <w:pStyle w:val="Bezproreda"/>
        <w:jc w:val="both"/>
        <w:rPr>
          <w:noProof/>
        </w:rPr>
      </w:pPr>
    </w:p>
    <w:p w:rsidRDefault="00E4024A" w:rsidP="00E4024A" w:rsidR="00E4024A">
      <w:pPr>
        <w:pStyle w:val="Bezproreda"/>
        <w:jc w:val="center"/>
      </w:pPr>
      <w:r>
        <w:t>S u d a c</w:t>
      </w:r>
    </w:p>
    <w:p w:rsidRDefault="00E4024A" w:rsidP="00E4024A" w:rsidR="00E4024A">
      <w:pPr>
        <w:pStyle w:val="Bezproreda"/>
        <w:jc w:val="center"/>
      </w:pPr>
    </w:p>
    <w:p w:rsidRDefault="00E4024A" w:rsidP="00E4024A" w:rsidR="00E4024A">
      <w:pPr>
        <w:pStyle w:val="Bezproreda"/>
        <w:jc w:val="center"/>
      </w:pPr>
      <w:r>
        <w:t>Branka Pleskalt v.r.</w:t>
      </w:r>
    </w:p>
    <w:p w:rsidRDefault="00E4024A" w:rsidP="00E4024A" w:rsidR="00E4024A">
      <w:pPr>
        <w:pStyle w:val="Bezproreda"/>
        <w:jc w:val="center"/>
      </w:pPr>
    </w:p>
    <w:p w:rsidRDefault="00E4024A" w:rsidP="00E4024A" w:rsidR="00E4024A">
      <w:pPr>
        <w:pStyle w:val="Bezproreda"/>
        <w:jc w:val="center"/>
      </w:pPr>
      <w:r>
        <w:t>Za točnost otpravka-ovlašteni službenik</w:t>
      </w:r>
    </w:p>
    <w:p w:rsidRDefault="00E4024A" w:rsidP="00E4024A" w:rsidR="00E4024A">
      <w:pPr>
        <w:pStyle w:val="Bezproreda"/>
        <w:jc w:val="center"/>
      </w:pPr>
      <w:r>
        <w:t>Vesna Dragišić</w:t>
      </w:r>
    </w:p>
    <w:p w:rsidRDefault="00E4024A" w:rsidP="00E4024A" w:rsidR="00E4024A">
      <w:pPr>
        <w:pStyle w:val="Bezproreda"/>
        <w:jc w:val="both"/>
      </w:pPr>
      <w:r>
        <w:t xml:space="preserve">  </w:t>
      </w:r>
    </w:p>
    <w:p w:rsidRDefault="00E4024A" w:rsidP="00E4024A" w:rsidR="00E4024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E4024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1661859"/>
      <w:docPartObj>
        <w:docPartGallery w:val="Page Numbers (Top of Page)"/>
        <w:docPartUnique/>
      </w:docPartObj>
    </w:sdtPr>
    <w:sdtEndPr/>
    <w:sdtContent>
      <w:p w:rsidRDefault="00E4024A" w:rsidR="00E402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EDC">
          <w:t>2</w:t>
        </w:r>
        <w:r>
          <w:fldChar w:fldCharType="end"/>
        </w:r>
      </w:p>
    </w:sdtContent>
  </w:sdt>
  <w:p w:rsidRDefault="00E4024A" w:rsidR="008333A9">
    <w:pPr>
      <w:pStyle w:val="Zaglavlje"/>
    </w:pPr>
    <w:r>
      <w:t>Poslovni broj: 1 St-60/2018-2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24A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EDC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73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St-60/2018-2</izvorni_sadrzaj>
    <derivirana_varijabla naziv="DomainObject.Oznaka_1">St-60/2018-2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ŠTEFOIĆ-DRVOPRERADA društvo s ograničenom odgovornošću za proizvodnju, ugostiteljstvo i trgovinu</izvorni_sadrzaj>
    <derivirana_varijabla naziv="DomainObject.Predmet.ProtustrankaFormated_1">  ŠTEFOIĆ-DRVOPRERADA društvo s ograničenom odgovornošću za proizvodnju, ugostiteljstvo i trgovinu</derivirana_varijabla>
  </DomainObject.Predmet.ProtustrankaFormated>
  <DomainObject.Predmet.ProtustrankaFormatedOIB>
    <izvorni_sadrzaj>  ŠTEFOIĆ-DRVOPRERADA društvo s ograničenom odgovornošću za proizvodnju, ugostiteljstvo i trgovinu, OIB 80068922974</izvorni_sadrzaj>
    <derivirana_varijabla naziv="DomainObject.Predmet.ProtustrankaFormatedOIB_1">  ŠTEFOIĆ-DRVOPRERADA društvo s ograničenom odgovornošću za proizvodnju, ugostiteljstvo i trgovinu, OIB 80068922974</derivirana_varijabla>
  </DomainObject.Predmet.ProtustrankaFormatedOIB>
  <DomainObject.Predmet.ProtustrankaFormatedWithAdress>
    <izvorni_sadrzaj> ŠTEFOIĆ-DRVOPRERADA društvo s ograničenom odgovornošću za proizvodnju, ugostiteljstvo i trgovinu, Dijankovec 33, 48260 Križevci</izvorni_sadrzaj>
    <derivirana_varijabla naziv="DomainObject.Predmet.ProtustrankaFormatedWithAdress_1"> ŠTEFOIĆ-DRVOPRERADA društvo s ograničenom odgovornošću za proizvodnju, ugostiteljstvo i trgovinu, Dijankovec 33, 48260 Križevci</derivirana_varijabla>
  </DomainObject.Predmet.ProtustrankaFormatedWithAdress>
  <DomainObject.Predmet.ProtustrankaFormatedWithAdressOIB>
    <izvorni_sadrzaj> ŠTEFOIĆ-DRVOPRERADA društvo s ograničenom odgovornošću za proizvodnju, ugostiteljstvo i trgovinu, OIB 80068922974, Dijankovec 33, 48260 Križevci</izvorni_sadrzaj>
    <derivirana_varijabla naziv="DomainObject.Predmet.ProtustrankaFormatedWithAdressOIB_1"> ŠTEFOIĆ-DRVOPRERADA društvo s ograničenom odgovornošću za proizvodnju, ugostiteljstvo i trgovinu, OIB 80068922974, Dijankovec 33, 48260 Križevci</derivirana_varijabla>
  </DomainObject.Predmet.ProtustrankaFormatedWithAdressOIB>
  <DomainObject.Predmet.ProtustrankaWithAdress>
    <izvorni_sadrzaj>ŠTEFOIĆ-DRVOPRERADA društvo s ograničenom odgovornošću za proizvodnju, ugostiteljstvo i trgovinu Dijankovec 33, 48260 Križevci</izvorni_sadrzaj>
    <derivirana_varijabla naziv="DomainObject.Predmet.ProtustrankaWithAdress_1">ŠTEFOIĆ-DRVOPRERADA društvo s ograničenom odgovornošću za proizvodnju, ugostiteljstvo i trgovinu Dijankovec 33, 48260 Križevci</derivirana_varijabla>
  </DomainObject.Predmet.ProtustrankaWithAdress>
  <DomainObject.Predmet.ProtustrankaWithAdressOIB>
    <izvorni_sadrzaj>ŠTEFOIĆ-DRVOPRERADA društvo s ograničenom odgovornošću za proizvodnju, ugostiteljstvo i trgovinu, OIB 80068922974, Dijankovec 33, 48260 Križevci</izvorni_sadrzaj>
    <derivirana_varijabla naziv="DomainObject.Predmet.ProtustrankaWithAdressOIB_1">ŠTEFOIĆ-DRVOPRERADA društvo s ograničenom odgovornošću za proizvodnju, ugostiteljstvo i trgovinu, OIB 80068922974, Dijankovec 33, 48260 Križevci</derivirana_varijabla>
  </DomainObject.Predmet.ProtustrankaWithAdressOIB>
  <DomainObject.Predmet.ProtustrankaNazivFormated>
    <izvorni_sadrzaj>ŠTEFOIĆ-DRVOPRERADA društvo s ograničenom odgovornošću za proizvodnju, ugostiteljstvo i trgovinu</izvorni_sadrzaj>
    <derivirana_varijabla naziv="DomainObject.Predmet.ProtustrankaNazivFormated_1">ŠTEFOIĆ-DRVOPRERADA društvo s ograničenom odgovornošću za proizvodnju, ugostiteljstvo i trgovinu</derivirana_varijabla>
  </DomainObject.Predmet.ProtustrankaNazivFormated>
  <DomainObject.Predmet.ProtustrankaNazivFormatedOIB>
    <izvorni_sadrzaj>ŠTEFOIĆ-DRVOPRERADA društvo s ograničenom odgovornošću za proizvodnju, ugostiteljstvo i trgovinu, OIB 80068922974</izvorni_sadrzaj>
    <derivirana_varijabla naziv="DomainObject.Predmet.ProtustrankaNazivFormatedOIB_1">ŠTEFOIĆ-DRVOPRERADA društvo s ograničenom odgovornošću za proizvodnju, ugostiteljstvo i trgovinu, OIB 80068922974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ŠTEFOIĆ-DRVOPRERADA društvo s ograničenom odgovornošću za proizvodnju, ugostiteljstvo i trgovinu</item>
    </izvorni_sadrzaj>
    <derivirana_varijabla naziv="DomainObject.Predmet.ProtuStrankaListFormated_1">
      <item>ŠTEFOIĆ-DRVOPRERADA društvo s ograničenom odgovornošću za proizvodnju, ugostiteljstvo i trgovinu</item>
    </derivirana_varijabla>
  </DomainObject.Predmet.ProtuStrankaListFormated>
  <DomainObject.Predmet.ProtuStrankaListFormatedOIB>
    <izvorni_sadrzaj>
      <item>ŠTEFOIĆ-DRVOPRERADA društvo s ograničenom odgovornošću za proizvodnju, ugostiteljstvo i trgovinu, OIB 80068922974</item>
    </izvorni_sadrzaj>
    <derivirana_varijabla naziv="DomainObject.Predmet.ProtuStrankaListFormatedOIB_1">
      <item>ŠTEFOIĆ-DRVOPRERADA društvo s ograničenom odgovornošću za proizvodnju, ugostiteljstvo i trgovinu, OIB 80068922974</item>
    </derivirana_varijabla>
  </DomainObject.Predmet.ProtuStrankaListFormatedOIB>
  <DomainObject.Predmet.ProtuStrankaListFormatedWithAdress>
    <izvorni_sadrzaj>
      <item>ŠTEFOIĆ-DRVOPRERADA društvo s ograničenom odgovornošću za proizvodnju, ugostiteljstvo i trgovinu, Dijankovec 33, 48260 Križevci</item>
    </izvorni_sadrzaj>
    <derivirana_varijabla naziv="DomainObject.Predmet.ProtuStrankaListFormatedWithAdress_1">
      <item>ŠTEFOIĆ-DRVOPRERADA društvo s ograničenom odgovornošću za proizvodnju, ugostiteljstvo i trgovinu, Dijankovec 33, 48260 Križevci</item>
    </derivirana_varijabla>
  </DomainObject.Predmet.ProtuStrankaListFormatedWithAdress>
  <DomainObject.Predmet.ProtuStrankaListFormatedWithAdressOIB>
    <izvorni_sadrzaj>
      <item>ŠTEFOIĆ-DRVOPRERADA društvo s ograničenom odgovornošću za proizvodnju, ugostiteljstvo i trgovinu, OIB 80068922974, Dijankovec 33, 48260 Križevci</item>
    </izvorni_sadrzaj>
    <derivirana_varijabla naziv="DomainObject.Predmet.ProtuStrankaListFormatedWithAdressOIB_1">
      <item>ŠTEFOIĆ-DRVOPRERADA društvo s ograničenom odgovornošću za proizvodnju, ugostiteljstvo i trgovinu, OIB 80068922974, Dijankovec 33, 48260 Križevci</item>
    </derivirana_varijabla>
  </DomainObject.Predmet.ProtuStrankaListFormatedWithAdressOIB>
  <DomainObject.Predmet.ProtuStrankaListNazivFormated>
    <izvorni_sadrzaj>
      <item>ŠTEFOIĆ-DRVOPRERADA društvo s ograničenom odgovornošću za proizvodnju, ugostiteljstvo i trgovinu</item>
    </izvorni_sadrzaj>
    <derivirana_varijabla naziv="DomainObject.Predmet.ProtuStrankaListNazivFormated_1">
      <item>ŠTEFOIĆ-DRVOPRERADA društvo s ograničenom odgovornošću za proizvodnju, ugostiteljstvo i trgovinu</item>
    </derivirana_varijabla>
  </DomainObject.Predmet.ProtuStrankaListNazivFormated>
  <DomainObject.Predmet.ProtuStrankaListNazivFormatedOIB>
    <izvorni_sadrzaj>
      <item>ŠTEFOIĆ-DRVOPRERADA društvo s ograničenom odgovornošću za proizvodnju, ugostiteljstvo i trgovinu, OIB 80068922974</item>
    </izvorni_sadrzaj>
    <derivirana_varijabla naziv="DomainObject.Predmet.ProtuStrankaListNazivFormatedOIB_1">
      <item>ŠTEFOIĆ-DRVOPRERADA društvo s ograničenom odgovornošću za proizvodnju, ugostiteljstvo i trgovinu, OIB 80068922974</item>
    </derivirana_varijabla>
  </DomainObject.Predmet.ProtuStrankaListNazivFormatedOIB>
  <DomainObject.Predmet.OstaliListFormated>
    <izvorni_sadrzaj>
      <item>Zdravko Štefoić</item>
      <item>Sudski registar</item>
    </izvorni_sadrzaj>
    <derivirana_varijabla naziv="DomainObject.Predmet.OstaliListFormated_1">
      <item>Zdravko Štefoić</item>
      <item>Sudski registar</item>
    </derivirana_varijabla>
  </DomainObject.Predmet.OstaliListFormated>
  <DomainObject.Predmet.OstaliListFormatedOIB>
    <izvorni_sadrzaj>
      <item>Zdravko Štefoić, OIB 05518316230</item>
      <item>Sudski registar</item>
    </izvorni_sadrzaj>
    <derivirana_varijabla naziv="DomainObject.Predmet.OstaliListFormatedOIB_1">
      <item>Zdravko Štefoić, OIB 05518316230</item>
      <item>Sudski registar</item>
    </derivirana_varijabla>
  </DomainObject.Predmet.OstaliListFormatedOIB>
  <DomainObject.Predmet.OstaliListFormatedWithAdress>
    <izvorni_sadrzaj>
      <item>Zdravko Štefoić, Dijankovec 31, 48260 Dijankovec</item>
      <item>Sudski registar</item>
    </izvorni_sadrzaj>
    <derivirana_varijabla naziv="DomainObject.Predmet.OstaliListFormatedWithAdress_1">
      <item>Zdravko Štefoić, Dijankovec 31, 48260 Dijankovec</item>
      <item>Sudski registar</item>
    </derivirana_varijabla>
  </DomainObject.Predmet.OstaliListFormatedWithAdress>
  <DomainObject.Predmet.OstaliListFormatedWithAdressOIB>
    <izvorni_sadrzaj>
      <item>Zdravko Štefoić, OIB 05518316230, Dijankovec 31, 48260 Dijankovec</item>
      <item>Sudski registar</item>
    </izvorni_sadrzaj>
    <derivirana_varijabla naziv="DomainObject.Predmet.OstaliListFormatedWithAdressOIB_1">
      <item>Zdravko Štefoić, OIB 05518316230, Dijankovec 31, 48260 Dijankovec</item>
      <item>Sudski registar</item>
    </derivirana_varijabla>
  </DomainObject.Predmet.OstaliListFormatedWithAdressOIB>
  <DomainObject.Predmet.OstaliListNazivFormated>
    <izvorni_sadrzaj>
      <item>Zdravko Štefoić</item>
      <item>Sudski registar</item>
    </izvorni_sadrzaj>
    <derivirana_varijabla naziv="DomainObject.Predmet.OstaliListNazivFormated_1">
      <item>Zdravko Štefoić</item>
      <item>Sudski registar</item>
    </derivirana_varijabla>
  </DomainObject.Predmet.OstaliListNazivFormated>
  <DomainObject.Predmet.OstaliListNazivFormatedOIB>
    <izvorni_sadrzaj>
      <item>Zdravko Štefoić, OIB 05518316230</item>
      <item>Sudski registar</item>
    </izvorni_sadrzaj>
    <derivirana_varijabla naziv="DomainObject.Predmet.OstaliListNazivFormatedOIB_1">
      <item>Zdravko Štefoić, OIB 05518316230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St-60/2018-2</izvorni_sadrzaj>
    <derivirana_varijabla naziv="DomainObject.PoslovniBrojDokumenta_1">St-60/2018-2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ŠTEFOIĆ-DRVOPRERADA društvo s ograničenom odgovornošću za proizvodnju, ugostiteljstvo i trgovinu</izvorni_sadrzaj>
    <derivirana_varijabla naziv="DomainObject.Predmet.ProtustrankaIDrugi_1">ŠTEFOIĆ-DRVOPRERADA društvo s ograničenom odgovornošću za proizvodnju,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ŠTEFOIĆ-DRVOPRERADA društvo s ograničenom odgovornošću za proizvodnju, ugostiteljstvo i trgovinu, OIB 80068922974, Dijankovec 33, 48260 Križevci</izvorni_sadrzaj>
    <derivirana_varijabla naziv="DomainObject.Predmet.ProtustrankaIDrugiAdressOIB_1">ŠTEFOIĆ-DRVOPRERADA društvo s ograničenom odgovornošću za proizvodnju, ugostiteljstvo i trgovinu, OIB 80068922974, Dijankovec 33,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ŠTEFOIĆ-DRVOPRERADA društvo s ograničenom odgovornošću za proizvodnju, ugostiteljstvo i trgovinu</item>
      <item>Financijska agencija</item>
      <item>Zdravko Štefoić</item>
      <item>Sudski registar</item>
    </izvorni_sadrzaj>
    <derivirana_varijabla naziv="DomainObject.Predmet.SudioniciListNaziv_1">
      <item>ŠTEFOIĆ-DRVOPRERADA društvo s ograničenom odgovornošću za proizvodnju, ugostiteljstvo i trgovinu</item>
      <item>Financijska agencija</item>
      <item>Zdravko Štefoić</item>
      <item>Sudski registar</item>
    </derivirana_varijabla>
  </DomainObject.Predmet.SudioniciListNaziv>
  <DomainObject.Predmet.SudioniciListAdressOIB>
    <izvorni_sadrzaj>
      <item>ŠTEFOIĆ-DRVOPRERADA društvo s ograničenom odgovornošću za proizvodnju, ugostiteljstvo i trgovinu, OIB 80068922974, Dijankovec 33,48260 Križevci</item>
      <item>Financijska agencija, OIB 85821130368, Ulica grada Vukovara 70,10000 Zagreb</item>
      <item>Zdravko Štefoić, OIB 05518316230, Dijankovec 31,48260 Dijankovec</item>
      <item>Sudski registar</item>
    </izvorni_sadrzaj>
    <derivirana_varijabla naziv="DomainObject.Predmet.SudioniciListAdressOIB_1">
      <item>ŠTEFOIĆ-DRVOPRERADA društvo s ograničenom odgovornošću za proizvodnju, ugostiteljstvo i trgovinu, OIB 80068922974, Dijankovec 33,48260 Križevci</item>
      <item>Financijska agencija, OIB 85821130368, Ulica grada Vukovara 70,10000 Zagreb</item>
      <item>Zdravko Štefoić, OIB 05518316230, Dijankovec 31,48260 Dijankovec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7994E-5973-410E-A98C-77E1EFBD9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3059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2018-01-22T10:44:00Z</cp:lastPrinted>
  <dcterms:modified xmlns:xsi="http://www.w3.org/2001/XMLSchema-instance" xsi:type="dcterms:W3CDTF">2018-01-22T10:45:00Z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