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cb1d" w14:paraId="668cb1d" w:rsidRDefault="00FB603D" w:rsidP="00FB603D" w:rsidR="00FB603D">
      <w:pPr>
        <w:ind w:firstLine="720"/>
        <w:jc w:val="both"/>
        <w15:collapsed w:val="false"/>
      </w:pPr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F3EBB">
        <w:tab/>
      </w:r>
      <w:r w:rsidR="001F3EBB">
        <w:tab/>
      </w:r>
      <w:r w:rsidR="001F3EBB">
        <w:tab/>
      </w:r>
      <w:r w:rsidR="001F3EBB">
        <w:tab/>
      </w:r>
      <w:r w:rsidR="001F3EBB">
        <w:tab/>
      </w:r>
      <w:r w:rsidR="001F3EBB">
        <w:tab/>
      </w:r>
      <w:r w:rsidR="001F3EBB">
        <w:tab/>
      </w:r>
      <w:proofErr w:type="spellStart"/>
      <w:r w:rsidR="00730586">
        <w:t>23</w:t>
      </w:r>
      <w:proofErr w:type="spellEnd"/>
      <w:r w:rsidR="00730586">
        <w:t>. St-</w:t>
      </w:r>
      <w:proofErr w:type="spellStart"/>
      <w:r w:rsidR="00DF3C20">
        <w:t>3236</w:t>
      </w:r>
      <w:proofErr w:type="spellEnd"/>
      <w:r w:rsidR="00DF3C20">
        <w:t>/</w:t>
      </w:r>
      <w:proofErr w:type="spellStart"/>
      <w:r w:rsidR="00DF3C20">
        <w:t>2018</w:t>
      </w:r>
      <w:proofErr w:type="spellEnd"/>
    </w:p>
    <w:p w:rsidRDefault="00FB603D" w:rsidP="00FB603D" w:rsidR="00FB603D">
      <w:pPr>
        <w:jc w:val="both"/>
      </w:pPr>
      <w:r>
        <w:t xml:space="preserve">     REPUBLIKA HRVATSKA</w:t>
      </w:r>
    </w:p>
    <w:p w:rsidRDefault="00FB603D" w:rsidP="00FB603D" w:rsidR="00FB603D">
      <w:pPr>
        <w:jc w:val="both"/>
      </w:pPr>
      <w:r>
        <w:t>TRGOVAČKI SUD U ZAGREBU</w:t>
      </w:r>
    </w:p>
    <w:p w:rsidRDefault="00FB603D" w:rsidP="00FB603D" w:rsidR="00FB603D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Default="00FB603D" w:rsidP="00FB603D" w:rsidR="00FB603D">
      <w:pPr>
        <w:jc w:val="both"/>
      </w:pPr>
    </w:p>
    <w:p w:rsidRDefault="00FB603D" w:rsidP="00FB603D" w:rsidR="00FB603D">
      <w:pPr>
        <w:jc w:val="both"/>
      </w:pPr>
    </w:p>
    <w:p w:rsidRDefault="009044AB" w:rsidP="00FB603D" w:rsidR="00FB603D">
      <w:pPr>
        <w:jc w:val="center"/>
      </w:pPr>
      <w:r>
        <w:t>U  I M E   R E P U B L I K E   H R V A T S K E</w:t>
      </w:r>
    </w:p>
    <w:p w:rsidRDefault="00FB603D" w:rsidP="00FB603D" w:rsidR="00FB603D">
      <w:pPr>
        <w:jc w:val="center"/>
      </w:pPr>
    </w:p>
    <w:p w:rsidRDefault="009044AB" w:rsidP="00FB603D" w:rsidR="009044AB">
      <w:pPr>
        <w:jc w:val="center"/>
      </w:pPr>
      <w:r>
        <w:t>R J E Š E NJ E</w:t>
      </w:r>
    </w:p>
    <w:p w:rsidRDefault="009044AB" w:rsidP="009044AB" w:rsidR="009044AB">
      <w:pPr>
        <w:jc w:val="both"/>
      </w:pPr>
    </w:p>
    <w:p w:rsidRDefault="00285C4B" w:rsidP="009044AB" w:rsidR="00285C4B">
      <w:pPr>
        <w:jc w:val="both"/>
      </w:pPr>
    </w:p>
    <w:p w:rsidRDefault="009044AB" w:rsidP="004654B5" w:rsidR="001F3EBB">
      <w:pPr>
        <w:ind w:firstLine="708"/>
        <w:jc w:val="both"/>
      </w:pPr>
      <w:r>
        <w:t xml:space="preserve">Trgovački sud u Zagrebu </w:t>
      </w:r>
      <w:r w:rsidR="00FB603D">
        <w:t xml:space="preserve">po sucu toga suda </w:t>
      </w:r>
      <w:r w:rsidR="00730586">
        <w:t>Romini Markovinović</w:t>
      </w:r>
      <w:r w:rsidR="00FB603D" w:rsidRPr="00FB603D">
        <w:t xml:space="preserve">, </w:t>
      </w:r>
      <w:r>
        <w:t xml:space="preserve">postupajući po prijedlogu Financijske agencije, u </w:t>
      </w:r>
      <w:r w:rsidR="00A27172">
        <w:t xml:space="preserve">skraćenom </w:t>
      </w:r>
      <w:r>
        <w:t xml:space="preserve">stečajnom </w:t>
      </w:r>
      <w:r w:rsidR="00FB603D">
        <w:t xml:space="preserve">postupku nad dužnikom </w:t>
      </w:r>
      <w:proofErr w:type="spellStart"/>
      <w:r w:rsidR="00BB0F66">
        <w:t>HERBAN</w:t>
      </w:r>
      <w:proofErr w:type="spellEnd"/>
      <w:r w:rsidR="00BB0F66">
        <w:t xml:space="preserve"> d.o.o., Zagreb, </w:t>
      </w:r>
      <w:proofErr w:type="spellStart"/>
      <w:r w:rsidR="00BB0F66">
        <w:t>Tratinska</w:t>
      </w:r>
      <w:proofErr w:type="spellEnd"/>
      <w:r w:rsidR="00BB0F66">
        <w:t xml:space="preserve"> </w:t>
      </w:r>
      <w:proofErr w:type="spellStart"/>
      <w:r w:rsidR="00BB0F66">
        <w:t>51</w:t>
      </w:r>
      <w:proofErr w:type="spellEnd"/>
      <w:r w:rsidR="00BB0F66">
        <w:t xml:space="preserve">, </w:t>
      </w:r>
      <w:proofErr w:type="spellStart"/>
      <w:r w:rsidR="00BB0F66">
        <w:t>OIB</w:t>
      </w:r>
      <w:proofErr w:type="spellEnd"/>
      <w:r w:rsidR="00BB0F66">
        <w:t xml:space="preserve">: </w:t>
      </w:r>
      <w:proofErr w:type="spellStart"/>
      <w:r w:rsidR="00BB0F66">
        <w:t>07386</w:t>
      </w:r>
      <w:r w:rsidR="002526F5">
        <w:t>707212</w:t>
      </w:r>
      <w:proofErr w:type="spellEnd"/>
      <w:r w:rsidR="00FB603D">
        <w:t>,</w:t>
      </w:r>
      <w:r w:rsidR="00561F95">
        <w:t xml:space="preserve"> dana</w:t>
      </w:r>
      <w:r w:rsidR="00FB603D">
        <w:t xml:space="preserve"> </w:t>
      </w:r>
      <w:proofErr w:type="spellStart"/>
      <w:r w:rsidR="002526F5">
        <w:t>29</w:t>
      </w:r>
      <w:proofErr w:type="spellEnd"/>
      <w:r w:rsidR="002526F5">
        <w:t xml:space="preserve">. travnja </w:t>
      </w:r>
      <w:proofErr w:type="spellStart"/>
      <w:r w:rsidR="002526F5">
        <w:t>2019</w:t>
      </w:r>
      <w:proofErr w:type="spellEnd"/>
      <w:r>
        <w:t>.</w:t>
      </w:r>
    </w:p>
    <w:p w:rsidRDefault="001F3EBB" w:rsidP="001F3EBB" w:rsidR="001F3EBB" w:rsidRPr="001F3EBB">
      <w:pPr>
        <w:jc w:val="both"/>
      </w:pPr>
    </w:p>
    <w:p w:rsidRDefault="009044AB" w:rsidP="009044AB" w:rsidR="009044AB" w:rsidRPr="00FB603D">
      <w:pPr>
        <w:jc w:val="center"/>
      </w:pPr>
      <w:r w:rsidRPr="00FB603D">
        <w:t xml:space="preserve">r i j e š i o   j e </w:t>
      </w:r>
    </w:p>
    <w:p w:rsidRDefault="00285C4B" w:rsidP="00A61181" w:rsidR="00285C4B">
      <w:pPr>
        <w:rPr>
          <w:b/>
        </w:rPr>
      </w:pPr>
    </w:p>
    <w:p w:rsidRDefault="009044AB" w:rsidP="002526F5" w:rsidR="002458C1">
      <w:pPr>
        <w:ind w:firstLine="720"/>
        <w:jc w:val="both"/>
      </w:pPr>
      <w:r>
        <w:t>Obustavlja se</w:t>
      </w:r>
      <w:r w:rsidR="00F22D80">
        <w:t xml:space="preserve"> skraćeni</w:t>
      </w:r>
      <w:r>
        <w:t xml:space="preserve"> stečajni postupak nad dužnikom </w:t>
      </w:r>
      <w:proofErr w:type="spellStart"/>
      <w:r w:rsidR="002526F5">
        <w:t>HERBAN</w:t>
      </w:r>
      <w:proofErr w:type="spellEnd"/>
      <w:r w:rsidR="002526F5">
        <w:t xml:space="preserve"> d.o.o., Zagreb, </w:t>
      </w:r>
      <w:proofErr w:type="spellStart"/>
      <w:r w:rsidR="002526F5">
        <w:t>Tratinska</w:t>
      </w:r>
      <w:proofErr w:type="spellEnd"/>
      <w:r w:rsidR="002526F5">
        <w:t xml:space="preserve"> </w:t>
      </w:r>
      <w:proofErr w:type="spellStart"/>
      <w:r w:rsidR="002526F5">
        <w:t>51</w:t>
      </w:r>
      <w:proofErr w:type="spellEnd"/>
      <w:r w:rsidR="002526F5">
        <w:t xml:space="preserve">, </w:t>
      </w:r>
      <w:proofErr w:type="spellStart"/>
      <w:r w:rsidR="002526F5">
        <w:t>OIB</w:t>
      </w:r>
      <w:proofErr w:type="spellEnd"/>
      <w:r w:rsidR="002526F5">
        <w:t xml:space="preserve">: </w:t>
      </w:r>
      <w:proofErr w:type="spellStart"/>
      <w:r w:rsidR="002526F5">
        <w:t>07386707212</w:t>
      </w:r>
      <w:proofErr w:type="spellEnd"/>
      <w:r w:rsidR="002526F5">
        <w:t>.</w:t>
      </w:r>
    </w:p>
    <w:p w:rsidRDefault="002526F5" w:rsidP="002526F5" w:rsidR="002526F5">
      <w:pPr>
        <w:ind w:firstLine="720"/>
        <w:jc w:val="both"/>
      </w:pPr>
    </w:p>
    <w:p w:rsidRDefault="009044AB" w:rsidP="009044AB" w:rsidR="00BB5E46" w:rsidRPr="00C37D39">
      <w:pPr>
        <w:jc w:val="center"/>
      </w:pPr>
      <w:r w:rsidRPr="00C37D39">
        <w:t>Obrazloženje</w:t>
      </w:r>
    </w:p>
    <w:p w:rsidRDefault="002458C1" w:rsidP="009044AB" w:rsidR="002458C1" w:rsidRPr="00C37D39"/>
    <w:p w:rsidRDefault="002458C1" w:rsidP="00285C4B" w:rsidR="00C11883">
      <w:pPr>
        <w:ind w:firstLine="709"/>
        <w:jc w:val="both"/>
      </w:pPr>
      <w:r>
        <w:t xml:space="preserve">Financijska agencija, </w:t>
      </w:r>
      <w:r w:rsidR="009044AB">
        <w:t>Regionalni centar Zag</w:t>
      </w:r>
      <w:r w:rsidR="002A5E92">
        <w:t>reb je</w:t>
      </w:r>
      <w:r>
        <w:t xml:space="preserve"> ovom sudu </w:t>
      </w:r>
      <w:proofErr w:type="spellStart"/>
      <w:r w:rsidR="002526F5">
        <w:t>31</w:t>
      </w:r>
      <w:proofErr w:type="spellEnd"/>
      <w:r w:rsidR="00561F95">
        <w:t xml:space="preserve">. prosinca </w:t>
      </w:r>
      <w:proofErr w:type="spellStart"/>
      <w:r w:rsidR="00561F95">
        <w:t>2018</w:t>
      </w:r>
      <w:proofErr w:type="spellEnd"/>
      <w:r w:rsidR="009044AB">
        <w:t>.</w:t>
      </w:r>
      <w:r w:rsidR="00561F95">
        <w:t xml:space="preserve"> </w:t>
      </w:r>
      <w:r w:rsidR="009044AB">
        <w:t xml:space="preserve"> </w:t>
      </w:r>
      <w:r w:rsidR="002A5E92">
        <w:t xml:space="preserve">podnijela </w:t>
      </w:r>
      <w:r w:rsidR="009044AB">
        <w:t>prijedlog za otvaranje</w:t>
      </w:r>
      <w:r w:rsidR="002526F5">
        <w:t xml:space="preserve"> skraćenog</w:t>
      </w:r>
      <w:r w:rsidR="009044AB">
        <w:t xml:space="preserve"> </w:t>
      </w:r>
      <w:r>
        <w:t xml:space="preserve">stečajnog postupka nad dužnikom </w:t>
      </w:r>
      <w:proofErr w:type="spellStart"/>
      <w:r w:rsidR="002526F5">
        <w:t>HERBAN</w:t>
      </w:r>
      <w:proofErr w:type="spellEnd"/>
      <w:r w:rsidR="002526F5">
        <w:t xml:space="preserve"> d.o.o., Zagreb, </w:t>
      </w:r>
      <w:proofErr w:type="spellStart"/>
      <w:r w:rsidR="002526F5">
        <w:t>Tratinska</w:t>
      </w:r>
      <w:proofErr w:type="spellEnd"/>
      <w:r w:rsidR="002526F5">
        <w:t xml:space="preserve"> </w:t>
      </w:r>
      <w:proofErr w:type="spellStart"/>
      <w:r w:rsidR="002526F5">
        <w:t>51</w:t>
      </w:r>
      <w:proofErr w:type="spellEnd"/>
      <w:r w:rsidR="002526F5">
        <w:t xml:space="preserve">, </w:t>
      </w:r>
      <w:proofErr w:type="spellStart"/>
      <w:r w:rsidR="002526F5">
        <w:t>OIB</w:t>
      </w:r>
      <w:proofErr w:type="spellEnd"/>
      <w:r w:rsidR="002526F5">
        <w:t xml:space="preserve">: </w:t>
      </w:r>
      <w:proofErr w:type="spellStart"/>
      <w:r w:rsidR="002526F5">
        <w:t>07386707212</w:t>
      </w:r>
      <w:proofErr w:type="spellEnd"/>
      <w:r w:rsidR="00C11883">
        <w:t>.</w:t>
      </w:r>
    </w:p>
    <w:p w:rsidRDefault="009044AB" w:rsidP="00285C4B" w:rsidR="009044AB">
      <w:pPr>
        <w:ind w:firstLine="709"/>
        <w:jc w:val="both"/>
      </w:pPr>
      <w:r>
        <w:t>Prijed</w:t>
      </w:r>
      <w:r w:rsidR="002458C1">
        <w:t xml:space="preserve">log je podnesen u skladu s odredbom čl. </w:t>
      </w:r>
      <w:proofErr w:type="spellStart"/>
      <w:r w:rsidR="002458C1">
        <w:t>110</w:t>
      </w:r>
      <w:proofErr w:type="spellEnd"/>
      <w:r w:rsidR="002458C1">
        <w:t>. st.</w:t>
      </w:r>
      <w:r>
        <w:t xml:space="preserve"> 1. </w:t>
      </w:r>
      <w:r w:rsidR="002458C1" w:rsidRPr="002458C1">
        <w:t xml:space="preserve">Stečajnog zakona (»Narodne novine« broj </w:t>
      </w:r>
      <w:proofErr w:type="spellStart"/>
      <w:r w:rsidR="002458C1" w:rsidRPr="002458C1">
        <w:t>71</w:t>
      </w:r>
      <w:proofErr w:type="spellEnd"/>
      <w:r w:rsidR="002458C1" w:rsidRPr="002458C1">
        <w:t>/</w:t>
      </w:r>
      <w:proofErr w:type="spellStart"/>
      <w:r w:rsidR="002458C1" w:rsidRPr="002458C1">
        <w:t>15</w:t>
      </w:r>
      <w:proofErr w:type="spellEnd"/>
      <w:r w:rsidR="002458C1" w:rsidRPr="002458C1">
        <w:t xml:space="preserve">; u daljnjem tekstu: </w:t>
      </w:r>
      <w:proofErr w:type="spellStart"/>
      <w:r w:rsidR="002458C1" w:rsidRPr="002458C1">
        <w:t>SZ</w:t>
      </w:r>
      <w:proofErr w:type="spellEnd"/>
      <w:r w:rsidR="002458C1" w:rsidRPr="002458C1">
        <w:t>)</w:t>
      </w:r>
      <w:r>
        <w:t>.</w:t>
      </w:r>
    </w:p>
    <w:p w:rsidRDefault="007A5832" w:rsidP="003F1593" w:rsidR="009044AB">
      <w:pPr>
        <w:ind w:firstLine="709"/>
        <w:jc w:val="both"/>
      </w:pPr>
      <w:r>
        <w:t>Dužnik je</w:t>
      </w:r>
      <w:r w:rsidR="001F3EBB">
        <w:t xml:space="preserve"> </w:t>
      </w:r>
      <w:r>
        <w:t>podneskom</w:t>
      </w:r>
      <w:r w:rsidR="001F3EBB">
        <w:t xml:space="preserve"> od </w:t>
      </w:r>
      <w:proofErr w:type="spellStart"/>
      <w:r w:rsidR="00C11883">
        <w:t>09</w:t>
      </w:r>
      <w:proofErr w:type="spellEnd"/>
      <w:r w:rsidR="00C11883">
        <w:t xml:space="preserve">. travnja </w:t>
      </w:r>
      <w:proofErr w:type="spellStart"/>
      <w:r w:rsidR="00C11883">
        <w:t>2019</w:t>
      </w:r>
      <w:proofErr w:type="spellEnd"/>
      <w:r w:rsidR="002A5E92">
        <w:t xml:space="preserve">. </w:t>
      </w:r>
      <w:r>
        <w:t>obavijestio sud</w:t>
      </w:r>
      <w:r w:rsidR="00E574F7">
        <w:t xml:space="preserve"> da su prestali stečajni razloz</w:t>
      </w:r>
      <w:r w:rsidR="003F1593">
        <w:t xml:space="preserve">i i </w:t>
      </w:r>
      <w:r w:rsidR="00B9286D">
        <w:t>da nema evidentiranih osnova za plaćanje</w:t>
      </w:r>
      <w:r w:rsidR="00E574F7">
        <w:t xml:space="preserve"> (list </w:t>
      </w:r>
      <w:proofErr w:type="spellStart"/>
      <w:r w:rsidR="00E574F7">
        <w:t>14</w:t>
      </w:r>
      <w:proofErr w:type="spellEnd"/>
      <w:r w:rsidR="00E574F7">
        <w:t xml:space="preserve"> spisa)</w:t>
      </w:r>
      <w:r w:rsidR="003F1593">
        <w:t xml:space="preserve"> te je sud </w:t>
      </w:r>
      <w:r w:rsidR="00FD58F4">
        <w:t xml:space="preserve">uvidom u sustavu </w:t>
      </w:r>
      <w:proofErr w:type="spellStart"/>
      <w:r w:rsidR="00FD58F4">
        <w:t>eB</w:t>
      </w:r>
      <w:r w:rsidR="00E574F7">
        <w:t>lokade</w:t>
      </w:r>
      <w:proofErr w:type="spellEnd"/>
      <w:r w:rsidR="00DE711B">
        <w:t xml:space="preserve"> utvrdio kako dužnik u</w:t>
      </w:r>
      <w:r w:rsidR="00183E39">
        <w:t xml:space="preserve"> Očevidniku neizvršenih osnova za plaćanje </w:t>
      </w:r>
      <w:r w:rsidR="00A91FFC">
        <w:t xml:space="preserve">nema evidentiranih </w:t>
      </w:r>
      <w:r w:rsidR="00FD58F4">
        <w:t>neizvršenih osnova za plaćanj</w:t>
      </w:r>
      <w:r w:rsidR="00192C63">
        <w:t>e.</w:t>
      </w:r>
    </w:p>
    <w:p w:rsidRDefault="002A5E92" w:rsidP="002A5E92" w:rsidR="002A5E92">
      <w:pPr>
        <w:jc w:val="both"/>
      </w:pPr>
    </w:p>
    <w:p w:rsidRDefault="009044AB" w:rsidP="009044AB" w:rsidR="009044AB">
      <w:pPr>
        <w:ind w:firstLine="709"/>
        <w:jc w:val="both"/>
      </w:pPr>
      <w:r>
        <w:t xml:space="preserve">Prema odredbi članka </w:t>
      </w:r>
      <w:proofErr w:type="spellStart"/>
      <w:r>
        <w:t>128</w:t>
      </w:r>
      <w:proofErr w:type="spellEnd"/>
      <w:r>
        <w:t xml:space="preserve">. stavak 9. </w:t>
      </w:r>
      <w:proofErr w:type="spellStart"/>
      <w:r>
        <w:t>SZ</w:t>
      </w:r>
      <w:proofErr w:type="spellEnd"/>
      <w:r>
        <w:t>-a</w:t>
      </w:r>
      <w:r w:rsidR="002A5E92">
        <w:t>,</w:t>
      </w:r>
      <w:r>
        <w:t xml:space="preserve"> ako dužnik do završetka prethodnog postupka postane sposoban za plaćan</w:t>
      </w:r>
      <w:r w:rsidR="002A5E92">
        <w:t>je, sud će postupak obustaviti.</w:t>
      </w:r>
    </w:p>
    <w:p w:rsidRDefault="002A5E92" w:rsidP="002A5E92" w:rsidR="002A5E92">
      <w:pPr>
        <w:jc w:val="both"/>
      </w:pPr>
    </w:p>
    <w:p w:rsidRDefault="00322CF5" w:rsidP="009044AB" w:rsidR="009044AB">
      <w:pPr>
        <w:ind w:firstLine="709"/>
        <w:jc w:val="both"/>
      </w:pPr>
      <w:r>
        <w:t xml:space="preserve">Budući da iz </w:t>
      </w:r>
      <w:r w:rsidR="00FD58F4">
        <w:t xml:space="preserve">sustava </w:t>
      </w:r>
      <w:proofErr w:type="spellStart"/>
      <w:r w:rsidR="00FD58F4">
        <w:t>eBlokade</w:t>
      </w:r>
      <w:proofErr w:type="spellEnd"/>
      <w:r w:rsidR="009044AB">
        <w:t xml:space="preserve"> </w:t>
      </w:r>
      <w:r>
        <w:t>proizlazi</w:t>
      </w:r>
      <w:r w:rsidR="009044AB">
        <w:t xml:space="preserve"> da je dužnik postao sposoban za plaćanje</w:t>
      </w:r>
      <w:r w:rsidR="002A5E92">
        <w:t>, valjalo je u skladu sa spomenutom</w:t>
      </w:r>
      <w:r w:rsidR="009044AB">
        <w:t xml:space="preserve"> </w:t>
      </w:r>
      <w:r w:rsidR="002A5E92">
        <w:t xml:space="preserve">odredbom čl. </w:t>
      </w:r>
      <w:proofErr w:type="spellStart"/>
      <w:r w:rsidR="002A5E92">
        <w:t>128</w:t>
      </w:r>
      <w:proofErr w:type="spellEnd"/>
      <w:r w:rsidR="002A5E92">
        <w:t>. st.</w:t>
      </w:r>
      <w:r w:rsidR="009044AB">
        <w:t xml:space="preserve"> 9. </w:t>
      </w:r>
      <w:proofErr w:type="spellStart"/>
      <w:r w:rsidR="009044AB">
        <w:t>SZ</w:t>
      </w:r>
      <w:proofErr w:type="spellEnd"/>
      <w:r w:rsidR="009044AB">
        <w:t>-a</w:t>
      </w:r>
      <w:r w:rsidR="002A5E92">
        <w:t xml:space="preserve">, </w:t>
      </w:r>
      <w:r w:rsidR="00285C4B">
        <w:t>odlučiti</w:t>
      </w:r>
      <w:r w:rsidR="009044AB">
        <w:t xml:space="preserve"> kao u izreci</w:t>
      </w:r>
      <w:r w:rsidR="00285C4B">
        <w:t xml:space="preserve"> rješenja</w:t>
      </w:r>
      <w:r w:rsidR="009044AB">
        <w:t xml:space="preserve">. </w:t>
      </w:r>
    </w:p>
    <w:p w:rsidRDefault="002A5E92" w:rsidP="002A5E92" w:rsidR="002A5E92"/>
    <w:p w:rsidRDefault="00FD58F4" w:rsidP="002A5E92" w:rsidR="002A5E92">
      <w:pPr>
        <w:jc w:val="center"/>
      </w:pPr>
      <w:r>
        <w:t xml:space="preserve">U Zagrebu, </w:t>
      </w:r>
      <w:proofErr w:type="spellStart"/>
      <w:r>
        <w:t>29</w:t>
      </w:r>
      <w:proofErr w:type="spellEnd"/>
      <w:r w:rsidR="00A61181">
        <w:t xml:space="preserve">. travnja </w:t>
      </w:r>
      <w:proofErr w:type="spellStart"/>
      <w:r w:rsidR="00A61181">
        <w:t>2019</w:t>
      </w:r>
      <w:proofErr w:type="spellEnd"/>
      <w:r w:rsidR="00A61181">
        <w:t>.</w:t>
      </w:r>
    </w:p>
    <w:p w:rsidRDefault="002A5E92" w:rsidP="002A5E92" w:rsidR="002A5E92">
      <w:pPr>
        <w:jc w:val="center"/>
      </w:pPr>
    </w:p>
    <w:p w:rsidRDefault="009044AB" w:rsidP="002A5E92" w:rsidR="002A5E92">
      <w:pPr>
        <w:tabs>
          <w:tab w:pos="5100" w:val="left"/>
        </w:tabs>
        <w:ind w:firstLine="720"/>
        <w:jc w:val="both"/>
      </w:pPr>
      <w:r w:rsidRPr="00C37D39">
        <w:tab/>
      </w:r>
      <w:r>
        <w:tab/>
      </w:r>
      <w:r>
        <w:tab/>
      </w:r>
      <w:r w:rsidR="002A5E92">
        <w:t xml:space="preserve">        SUDAC:</w:t>
      </w:r>
    </w:p>
    <w:p w:rsidRDefault="002A5E92" w:rsidP="00A02BE9" w:rsidR="002A5E92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</w:t>
      </w:r>
      <w:r w:rsidR="00A02BE9">
        <w:t>Romina Markovinović</w:t>
      </w:r>
      <w:r w:rsidR="00EE7EF7">
        <w:t>,v.r.</w:t>
      </w:r>
    </w:p>
    <w:p w:rsidRDefault="002A5E92" w:rsidP="00A61181" w:rsidR="002A5E92">
      <w:pPr>
        <w:tabs>
          <w:tab w:pos="5100" w:val="left"/>
        </w:tabs>
        <w:jc w:val="both"/>
      </w:pPr>
    </w:p>
    <w:p w:rsidRDefault="00FD58F4" w:rsidP="002A5E92" w:rsidR="00FD58F4">
      <w:pPr>
        <w:tabs>
          <w:tab w:pos="5100" w:val="left"/>
        </w:tabs>
        <w:jc w:val="both"/>
      </w:pPr>
    </w:p>
    <w:p w:rsidRDefault="00FD58F4" w:rsidP="002A5E92" w:rsidR="00FD58F4">
      <w:pPr>
        <w:tabs>
          <w:tab w:pos="5100" w:val="left"/>
        </w:tabs>
        <w:jc w:val="both"/>
      </w:pPr>
    </w:p>
    <w:p w:rsidRDefault="002A5E92" w:rsidP="002A5E92" w:rsidR="002A5E92">
      <w:pPr>
        <w:tabs>
          <w:tab w:pos="5100" w:val="left"/>
        </w:tabs>
        <w:jc w:val="both"/>
      </w:pPr>
      <w:r>
        <w:lastRenderedPageBreak/>
        <w:t>UPUTA O PRAVNOM LIJEKU:</w:t>
      </w:r>
    </w:p>
    <w:p w:rsidRDefault="002A5E92" w:rsidP="002A5E92" w:rsidR="002A5E92">
      <w:pPr>
        <w:tabs>
          <w:tab w:pos="5100" w:val="left"/>
        </w:tabs>
        <w:jc w:val="both"/>
      </w:pPr>
      <w:r>
        <w:t xml:space="preserve">Protiv ovog rješenja dopuštena je žalba Visokom trgovačkom sudu Republike Hrvatske u roku od 8 dana od dana primitka </w:t>
      </w:r>
      <w:proofErr w:type="spellStart"/>
      <w:r>
        <w:t>otpravka</w:t>
      </w:r>
      <w:proofErr w:type="spellEnd"/>
      <w:r>
        <w:t xml:space="preserve"> rješenja, koja se podnosi put</w:t>
      </w:r>
      <w:r w:rsidR="00676A37">
        <w:t>em ovog suda u tri primjerka.</w:t>
      </w:r>
    </w:p>
    <w:p w:rsidRDefault="002A5E92" w:rsidP="00BB5C48" w:rsidR="002A5E92">
      <w:pPr>
        <w:tabs>
          <w:tab w:pos="5100" w:val="left"/>
        </w:tabs>
        <w:jc w:val="both"/>
      </w:pPr>
    </w:p>
    <w:p w:rsidRDefault="002A5E92" w:rsidP="00BB5C48" w:rsidR="002A5E92">
      <w:pPr>
        <w:tabs>
          <w:tab w:pos="5100" w:val="left"/>
        </w:tabs>
        <w:jc w:val="both"/>
      </w:pPr>
    </w:p>
    <w:p w:rsidRDefault="002A5E92" w:rsidP="00A02BE9" w:rsidR="009044AB">
      <w:pPr>
        <w:tabs>
          <w:tab w:pos="5100" w:val="left"/>
        </w:tabs>
        <w:jc w:val="right"/>
      </w:pPr>
      <w:r>
        <w:t xml:space="preserve">Za </w:t>
      </w:r>
      <w:r w:rsidR="00A02BE9">
        <w:t xml:space="preserve">točnost </w:t>
      </w:r>
      <w:proofErr w:type="spellStart"/>
      <w:r w:rsidR="00A02BE9">
        <w:t>otpravka</w:t>
      </w:r>
      <w:proofErr w:type="spellEnd"/>
      <w:r w:rsidR="00A02BE9">
        <w:t xml:space="preserve"> ovlašteni službenik:</w:t>
      </w:r>
    </w:p>
    <w:p w:rsidRDefault="00A02BE9" w:rsidP="00A02BE9" w:rsidR="00A02BE9" w:rsidRPr="00C37D39">
      <w:pPr>
        <w:tabs>
          <w:tab w:pos="5100" w:val="left"/>
        </w:tabs>
        <w:jc w:val="right"/>
      </w:pPr>
      <w:proofErr w:type="spellStart"/>
      <w:r>
        <w:t>Belma</w:t>
      </w:r>
      <w:proofErr w:type="spellEnd"/>
      <w:r>
        <w:t xml:space="preserve"> Čolić</w:t>
      </w:r>
    </w:p>
    <w:p w:rsidRDefault="00EE7EF7" w:rsidP="00F22D80" w:rsidR="00EE7EF7">
      <w:pPr>
        <w:pStyle w:val="Odlomakpopisa"/>
        <w:jc w:val="both"/>
      </w:pPr>
    </w:p>
    <w:p w:rsidRDefault="00A662ED" w:rsidP="00A662ED" w:rsidR="00A662ED">
      <w:pPr>
        <w:jc w:val="both"/>
      </w:pPr>
      <w:bookmarkStart w:name="_GoBack" w:id="0"/>
      <w:bookmarkEnd w:id="0"/>
    </w:p>
    <w:sectPr w:rsidSect="00A02BE9" w:rsidR="00A662ED">
      <w:headerReference w:type="even" r:id="rId11"/>
      <w:headerReference w:type="defaul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52" w:rsidR="00D06C52">
      <w:r>
        <w:separator/>
      </w:r>
    </w:p>
  </w:endnote>
  <w:endnote w:id="0" w:type="continuationSeparator">
    <w:p w:rsidRDefault="00D06C52" w:rsidR="00D0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52" w:rsidR="00D06C52">
      <w:r>
        <w:separator/>
      </w:r>
    </w:p>
  </w:footnote>
  <w:footnote w:id="0" w:type="continuationSeparator">
    <w:p w:rsidRDefault="00D06C52" w:rsidR="00D06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201451"/>
      <w:docPartObj>
        <w:docPartGallery w:val="Page Numbers (Top of Page)"/>
        <w:docPartUnique/>
      </w:docPartObj>
    </w:sdtPr>
    <w:sdtEndPr/>
    <w:sdtContent>
      <w:p w:rsidRDefault="00CC2B6B" w:rsidP="00CC2B6B" w:rsidR="00CC2B6B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FB7">
          <w:rPr>
            <w:noProof/>
          </w:rPr>
          <w:t>2</w:t>
        </w:r>
        <w:r>
          <w:fldChar w:fldCharType="end"/>
        </w:r>
        <w:r>
          <w:t xml:space="preserve">                                          </w:t>
        </w:r>
        <w:proofErr w:type="spellStart"/>
        <w:r w:rsidR="00A61181">
          <w:t>23</w:t>
        </w:r>
        <w:proofErr w:type="spellEnd"/>
        <w:r w:rsidR="00A61181">
          <w:t>. St-</w:t>
        </w:r>
        <w:proofErr w:type="spellStart"/>
        <w:r w:rsidR="00FD551C">
          <w:t>3236</w:t>
        </w:r>
        <w:proofErr w:type="spellEnd"/>
        <w:r w:rsidR="00FD551C">
          <w:t>/</w:t>
        </w:r>
        <w:proofErr w:type="spellStart"/>
        <w:r w:rsidR="00FD551C">
          <w:t>2018</w:t>
        </w:r>
        <w:proofErr w:type="spellEnd"/>
      </w:p>
    </w:sdtContent>
  </w:sdt>
  <w:p w:rsidRDefault="00D06C52" w:rsidP="007072E6" w:rsidR="00D06C52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BFADB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4">
    <w:nsid w:val="04945E33"/>
    <w:multiLevelType w:val="hybridMultilevel"/>
    <w:tmpl w:val="AE905F3E"/>
    <w:lvl w:tplc="FFC0334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5E9667C"/>
    <w:multiLevelType w:val="hybridMultilevel"/>
    <w:tmpl w:val="BAEA2C8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7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096176F3"/>
    <w:multiLevelType w:val="hybridMultilevel"/>
    <w:tmpl w:val="141031B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9A0614F"/>
    <w:multiLevelType w:val="hybridMultilevel"/>
    <w:tmpl w:val="E924CA06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0DCE38A0"/>
    <w:multiLevelType w:val="hybridMultilevel"/>
    <w:tmpl w:val="4A96E006"/>
    <w:lvl w:tplc="486A8D0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color w:val="auto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15727936"/>
    <w:multiLevelType w:val="hybridMultilevel"/>
    <w:tmpl w:val="C09A6EBC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5D552CF"/>
    <w:multiLevelType w:val="hybridMultilevel"/>
    <w:tmpl w:val="D66EE1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7CE4C546" w:ilvl="1">
      <w:start w:val="1"/>
      <w:numFmt w:val="lowerLetter"/>
      <w:lvlText w:val="%2."/>
      <w:lvlJc w:val="left"/>
      <w:pPr>
        <w:ind w:hanging="360" w:left="1440"/>
      </w:pPr>
      <w:rPr>
        <w:b/>
        <w:i w:val="false"/>
        <w:u w:val="single"/>
      </w:r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80415EF"/>
    <w:multiLevelType w:val="hybridMultilevel"/>
    <w:tmpl w:val="EC9A51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227465BA"/>
    <w:multiLevelType w:val="hybridMultilevel"/>
    <w:tmpl w:val="6130DF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AAB0D37"/>
    <w:multiLevelType w:val="hybridMultilevel"/>
    <w:tmpl w:val="5F8CE2E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A7C728D"/>
    <w:multiLevelType w:val="hybridMultilevel"/>
    <w:tmpl w:val="E8DE3A22"/>
    <w:lvl w:tplc="B0D6A48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67F346C"/>
    <w:multiLevelType w:val="hybridMultilevel"/>
    <w:tmpl w:val="BFD009E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9021401"/>
    <w:multiLevelType w:val="hybridMultilevel"/>
    <w:tmpl w:val="5F8847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D7B1CE5"/>
    <w:multiLevelType w:val="hybridMultilevel"/>
    <w:tmpl w:val="5F92F5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1B1748"/>
    <w:multiLevelType w:val="hybridMultilevel"/>
    <w:tmpl w:val="65FE302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0613FC8"/>
    <w:multiLevelType w:val="hybridMultilevel"/>
    <w:tmpl w:val="49A6D8DA"/>
    <w:lvl w:tplc="92D43890" w:ilvl="0">
      <w:start w:val="1"/>
      <w:numFmt w:val="upperRoman"/>
      <w:pStyle w:val="Grafikeoznake21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1">
    <w:nsid w:val="696221A2"/>
    <w:multiLevelType w:val="hybridMultilevel"/>
    <w:tmpl w:val="05780D7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06D6002"/>
    <w:multiLevelType w:val="hybridMultilevel"/>
    <w:tmpl w:val="2AD6AF36"/>
    <w:lvl w:tplc="69EC1E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0734786"/>
    <w:multiLevelType w:val="hybridMultilevel"/>
    <w:tmpl w:val="1F7C5F5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A7A7579"/>
    <w:multiLevelType w:val="hybridMultilevel"/>
    <w:tmpl w:val="5414E134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6">
    <w:nsid w:val="7B177867"/>
    <w:multiLevelType w:val="hybridMultilevel"/>
    <w:tmpl w:val="DB5AA45A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9"/>
  </w:num>
  <w:num w:numId="2">
    <w:abstractNumId w:val="25"/>
  </w:num>
  <w:num w:numId="3">
    <w:abstractNumId w:val="37"/>
  </w:num>
  <w:num w:numId="4">
    <w:abstractNumId w:val="7"/>
  </w:num>
  <w:num w:numId="5">
    <w:abstractNumId w:val="13"/>
  </w:num>
  <w:num w:numId="6">
    <w:abstractNumId w:val="11"/>
  </w:num>
  <w:num w:numId="7">
    <w:abstractNumId w:val="20"/>
  </w:num>
  <w:num w:numId="8">
    <w:abstractNumId w:val="18"/>
  </w:num>
  <w:num w:numId="9">
    <w:abstractNumId w:val="34"/>
  </w:num>
  <w:num w:numId="10">
    <w:abstractNumId w:val="1"/>
  </w:num>
  <w:num w:numId="11">
    <w:abstractNumId w:val="8"/>
  </w:num>
  <w:num w:numId="12">
    <w:abstractNumId w:val="21"/>
  </w:num>
  <w:num w:numId="13">
    <w:abstractNumId w:val="27"/>
  </w:num>
  <w:num w:numId="14">
    <w:abstractNumId w:val="24"/>
  </w:num>
  <w:num w:numId="15">
    <w:abstractNumId w:val="0"/>
  </w:num>
  <w:num w:numId="16">
    <w:abstractNumId w:val="15"/>
  </w:num>
  <w:num w:numId="17">
    <w:abstractNumId w:val="35"/>
  </w:num>
  <w:num w:numId="18">
    <w:abstractNumId w:val="9"/>
  </w:num>
  <w:num w:numId="19">
    <w:abstractNumId w:val="5"/>
  </w:num>
  <w:num w:numId="20">
    <w:abstractNumId w:val="28"/>
  </w:num>
  <w:num w:numId="21">
    <w:abstractNumId w:val="17"/>
  </w:num>
  <w:num w:numId="22">
    <w:abstractNumId w:val="22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1"/>
  </w:num>
  <w:num w:numId="26">
    <w:abstractNumId w:val="36"/>
  </w:num>
  <w:num w:numId="27">
    <w:abstractNumId w:val="14"/>
  </w:num>
  <w:num w:numId="28">
    <w:abstractNumId w:val="19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6"/>
  </w:num>
  <w:num w:numId="33">
    <w:abstractNumId w:val="33"/>
  </w:num>
  <w:num w:numId="34">
    <w:abstractNumId w:val="2"/>
  </w:num>
  <w:num w:numId="35">
    <w:abstractNumId w:val="3"/>
  </w:num>
  <w:num w:numId="36">
    <w:abstractNumId w:val="6"/>
  </w:num>
  <w:num w:numId="37">
    <w:abstractNumId w:val="6"/>
    <w:lvlOverride w:ilvl="0">
      <w:startOverride w:val="1"/>
    </w:lvlOverride>
  </w:num>
  <w:num w:numId="38">
    <w:abstractNumId w:val="30"/>
  </w:num>
  <w:num w:numId="39">
    <w:abstractNumId w:val="26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50BA2"/>
    <w:rsid w:val="00066E49"/>
    <w:rsid w:val="000811FC"/>
    <w:rsid w:val="00091288"/>
    <w:rsid w:val="000A2DB7"/>
    <w:rsid w:val="000C4975"/>
    <w:rsid w:val="00103954"/>
    <w:rsid w:val="00107865"/>
    <w:rsid w:val="00112ABC"/>
    <w:rsid w:val="001225CB"/>
    <w:rsid w:val="00126B49"/>
    <w:rsid w:val="00132B4D"/>
    <w:rsid w:val="001529FC"/>
    <w:rsid w:val="00170D3E"/>
    <w:rsid w:val="001757F8"/>
    <w:rsid w:val="00180F72"/>
    <w:rsid w:val="00183E39"/>
    <w:rsid w:val="00192C63"/>
    <w:rsid w:val="001B47F3"/>
    <w:rsid w:val="001D0F89"/>
    <w:rsid w:val="001D3681"/>
    <w:rsid w:val="001D440C"/>
    <w:rsid w:val="001E4A85"/>
    <w:rsid w:val="001F3EBB"/>
    <w:rsid w:val="001F7DAB"/>
    <w:rsid w:val="00237430"/>
    <w:rsid w:val="002458C1"/>
    <w:rsid w:val="002510AE"/>
    <w:rsid w:val="002526F5"/>
    <w:rsid w:val="00272A8B"/>
    <w:rsid w:val="00285C4B"/>
    <w:rsid w:val="00287050"/>
    <w:rsid w:val="002A451E"/>
    <w:rsid w:val="002A5E92"/>
    <w:rsid w:val="002A6F27"/>
    <w:rsid w:val="002C1BD1"/>
    <w:rsid w:val="00304F52"/>
    <w:rsid w:val="00322CF5"/>
    <w:rsid w:val="00341ACD"/>
    <w:rsid w:val="0034507A"/>
    <w:rsid w:val="003501DC"/>
    <w:rsid w:val="00360CB7"/>
    <w:rsid w:val="0037373A"/>
    <w:rsid w:val="00373A40"/>
    <w:rsid w:val="003A4DF3"/>
    <w:rsid w:val="003D0D2C"/>
    <w:rsid w:val="003F054E"/>
    <w:rsid w:val="003F1593"/>
    <w:rsid w:val="003F4934"/>
    <w:rsid w:val="00400119"/>
    <w:rsid w:val="0041301F"/>
    <w:rsid w:val="004175BA"/>
    <w:rsid w:val="00453E0D"/>
    <w:rsid w:val="00454BAF"/>
    <w:rsid w:val="004654B5"/>
    <w:rsid w:val="00470C81"/>
    <w:rsid w:val="004736C7"/>
    <w:rsid w:val="004775DB"/>
    <w:rsid w:val="00481B9C"/>
    <w:rsid w:val="00485C05"/>
    <w:rsid w:val="00490851"/>
    <w:rsid w:val="0049792E"/>
    <w:rsid w:val="004E77A7"/>
    <w:rsid w:val="004F24AB"/>
    <w:rsid w:val="00503EBF"/>
    <w:rsid w:val="005155D7"/>
    <w:rsid w:val="00517FAA"/>
    <w:rsid w:val="0055552E"/>
    <w:rsid w:val="00561F95"/>
    <w:rsid w:val="005853AE"/>
    <w:rsid w:val="00587523"/>
    <w:rsid w:val="00595C15"/>
    <w:rsid w:val="005D2EB3"/>
    <w:rsid w:val="005D3D30"/>
    <w:rsid w:val="005D7892"/>
    <w:rsid w:val="005F0B4E"/>
    <w:rsid w:val="006249A8"/>
    <w:rsid w:val="00634E69"/>
    <w:rsid w:val="00643F4A"/>
    <w:rsid w:val="00661968"/>
    <w:rsid w:val="006622FB"/>
    <w:rsid w:val="00675244"/>
    <w:rsid w:val="00676A37"/>
    <w:rsid w:val="00676E6D"/>
    <w:rsid w:val="006A5245"/>
    <w:rsid w:val="006C4406"/>
    <w:rsid w:val="006D1CC5"/>
    <w:rsid w:val="006F7A56"/>
    <w:rsid w:val="00706D83"/>
    <w:rsid w:val="007072E6"/>
    <w:rsid w:val="00724F42"/>
    <w:rsid w:val="00730586"/>
    <w:rsid w:val="0073166A"/>
    <w:rsid w:val="007601CC"/>
    <w:rsid w:val="00782129"/>
    <w:rsid w:val="00782139"/>
    <w:rsid w:val="0079435C"/>
    <w:rsid w:val="007A5832"/>
    <w:rsid w:val="007C77CF"/>
    <w:rsid w:val="007E5623"/>
    <w:rsid w:val="007F6ACD"/>
    <w:rsid w:val="008009C2"/>
    <w:rsid w:val="00806922"/>
    <w:rsid w:val="00807FB7"/>
    <w:rsid w:val="00817035"/>
    <w:rsid w:val="0083512E"/>
    <w:rsid w:val="008478D3"/>
    <w:rsid w:val="00872037"/>
    <w:rsid w:val="008A3D95"/>
    <w:rsid w:val="008B32B0"/>
    <w:rsid w:val="009044AB"/>
    <w:rsid w:val="00910DBC"/>
    <w:rsid w:val="00927A2C"/>
    <w:rsid w:val="0094133F"/>
    <w:rsid w:val="00960601"/>
    <w:rsid w:val="009630AA"/>
    <w:rsid w:val="009741FA"/>
    <w:rsid w:val="009A378D"/>
    <w:rsid w:val="009D32DA"/>
    <w:rsid w:val="009D57E8"/>
    <w:rsid w:val="009E78DE"/>
    <w:rsid w:val="009F6059"/>
    <w:rsid w:val="00A02BE9"/>
    <w:rsid w:val="00A109F0"/>
    <w:rsid w:val="00A27172"/>
    <w:rsid w:val="00A41302"/>
    <w:rsid w:val="00A511E0"/>
    <w:rsid w:val="00A51BC7"/>
    <w:rsid w:val="00A576C1"/>
    <w:rsid w:val="00A61181"/>
    <w:rsid w:val="00A662ED"/>
    <w:rsid w:val="00A81A06"/>
    <w:rsid w:val="00A91FFC"/>
    <w:rsid w:val="00AB4FAE"/>
    <w:rsid w:val="00AC37F3"/>
    <w:rsid w:val="00AE763D"/>
    <w:rsid w:val="00B627B5"/>
    <w:rsid w:val="00B65804"/>
    <w:rsid w:val="00B71902"/>
    <w:rsid w:val="00B9286D"/>
    <w:rsid w:val="00BB0EB1"/>
    <w:rsid w:val="00BB0F66"/>
    <w:rsid w:val="00BB5C48"/>
    <w:rsid w:val="00BB5E46"/>
    <w:rsid w:val="00BC1703"/>
    <w:rsid w:val="00BC36F6"/>
    <w:rsid w:val="00BD1056"/>
    <w:rsid w:val="00BD71AE"/>
    <w:rsid w:val="00C11883"/>
    <w:rsid w:val="00C11A24"/>
    <w:rsid w:val="00C1314F"/>
    <w:rsid w:val="00C3023C"/>
    <w:rsid w:val="00C32EBF"/>
    <w:rsid w:val="00C72870"/>
    <w:rsid w:val="00CA2673"/>
    <w:rsid w:val="00CA399C"/>
    <w:rsid w:val="00CC2B6B"/>
    <w:rsid w:val="00CD5ED2"/>
    <w:rsid w:val="00CF7A2D"/>
    <w:rsid w:val="00D06C52"/>
    <w:rsid w:val="00D13D2F"/>
    <w:rsid w:val="00D234DB"/>
    <w:rsid w:val="00D2697B"/>
    <w:rsid w:val="00D550E3"/>
    <w:rsid w:val="00D67207"/>
    <w:rsid w:val="00D75B74"/>
    <w:rsid w:val="00D846BA"/>
    <w:rsid w:val="00D96D57"/>
    <w:rsid w:val="00DB5315"/>
    <w:rsid w:val="00DD394B"/>
    <w:rsid w:val="00DE711B"/>
    <w:rsid w:val="00DE7F89"/>
    <w:rsid w:val="00DF3C20"/>
    <w:rsid w:val="00E0448E"/>
    <w:rsid w:val="00E16A6A"/>
    <w:rsid w:val="00E24F94"/>
    <w:rsid w:val="00E320F7"/>
    <w:rsid w:val="00E33521"/>
    <w:rsid w:val="00E51BF0"/>
    <w:rsid w:val="00E553E3"/>
    <w:rsid w:val="00E55EF8"/>
    <w:rsid w:val="00E574F7"/>
    <w:rsid w:val="00E57B63"/>
    <w:rsid w:val="00E64C2A"/>
    <w:rsid w:val="00EC113A"/>
    <w:rsid w:val="00ED7889"/>
    <w:rsid w:val="00EE7EF7"/>
    <w:rsid w:val="00EF590A"/>
    <w:rsid w:val="00F06035"/>
    <w:rsid w:val="00F136DD"/>
    <w:rsid w:val="00F22D80"/>
    <w:rsid w:val="00F256DA"/>
    <w:rsid w:val="00F41D38"/>
    <w:rsid w:val="00F50BD7"/>
    <w:rsid w:val="00F62519"/>
    <w:rsid w:val="00F760E1"/>
    <w:rsid w:val="00FB603D"/>
    <w:rsid w:val="00FC15A2"/>
    <w:rsid w:val="00FD0C2F"/>
    <w:rsid w:val="00FD551C"/>
    <w:rsid w:val="00FD58F4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true" w:styleId="apple-converted-space" w:type="character">
    <w:name w:val="apple-converted-space"/>
    <w:rsid w:val="00490851"/>
  </w:style>
  <w:style w:customStyle="true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490851"/>
    <w:rPr>
      <w:rFonts w:hAnsi="Arial" w:ascii="Arial"/>
      <w:snapToGrid w:val="false"/>
      <w:lang w:eastAsia="en-US" w:val="fr-FR"/>
    </w:rPr>
  </w:style>
  <w:style w:customStyle="true" w:styleId="Srednjareetka2Char" w:type="character">
    <w:name w:val="Srednja rešetka 2 Char"/>
    <w:link w:val="Srednjareetka2"/>
    <w:uiPriority w:val="1"/>
    <w:rsid w:val="00490851"/>
    <w:rPr>
      <w:rFonts w:cs="Calibri" w:eastAsia="Calibri" w:hAnsi="Calibri" w:ascii="Calibri"/>
      <w:color w:val="17365D"/>
      <w:lang w:eastAsia="ja-JP" w:val="en-US"/>
    </w:rPr>
  </w:style>
  <w:style w:customStyle="true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490851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afikeoznake21" w:type="paragraph">
    <w:name w:val="Grafičke oznake 21"/>
    <w:basedOn w:val="Normal"/>
    <w:rsid w:val="00132B4D"/>
    <w:pPr>
      <w:widowControl w:val="false"/>
      <w:numPr>
        <w:numId w:val="1"/>
      </w:numPr>
      <w:suppressAutoHyphens/>
      <w:contextualSpacing/>
    </w:pPr>
    <w:rPr>
      <w:kern w:val="1"/>
      <w:lang w:bidi="hi-IN" w:eastAsia="zh-CN"/>
    </w:rPr>
  </w:style>
  <w:style w:customStyle="true" w:styleId="Naslov2Char" w:type="character">
    <w:name w:val="Naslov 2 Char"/>
    <w:basedOn w:val="Zadanifontodlomka"/>
    <w:link w:val="Naslov2"/>
    <w:semiHidden/>
    <w:rsid w:val="003A4DF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0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1" w:styleId="apple-converted-space" w:type="character">
    <w:name w:val="apple-converted-space"/>
    <w:rsid w:val="00490851"/>
  </w:style>
  <w:style w:customStyle="1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490851"/>
    <w:rPr>
      <w:rFonts w:ascii="Arial" w:hAnsi="Arial"/>
      <w:snapToGrid w:val="0"/>
      <w:lang w:eastAsia="en-US" w:val="fr-FR"/>
    </w:rPr>
  </w:style>
  <w:style w:customStyle="1" w:styleId="Srednjareetka2Char" w:type="character">
    <w:name w:val="Srednja rešetka 2 Char"/>
    <w:link w:val="Srednjareetka2"/>
    <w:uiPriority w:val="1"/>
    <w:rsid w:val="00490851"/>
    <w:rPr>
      <w:rFonts w:ascii="Calibri" w:cs="Calibri" w:eastAsia="Calibri" w:hAnsi="Calibri"/>
      <w:color w:val="17365D"/>
      <w:lang w:eastAsia="ja-JP" w:val="en-US"/>
    </w:rPr>
  </w:style>
  <w:style w:customStyle="1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490851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afikeoznake21" w:type="paragraph">
    <w:name w:val="Grafičke oznake 21"/>
    <w:basedOn w:val="Normal"/>
    <w:rsid w:val="00132B4D"/>
    <w:pPr>
      <w:widowControl w:val="0"/>
      <w:numPr>
        <w:numId w:val="1"/>
      </w:numPr>
      <w:suppressAutoHyphens/>
      <w:contextualSpacing/>
    </w:pPr>
    <w:rPr>
      <w:kern w:val="1"/>
      <w:lang w:bidi="hi-IN" w:eastAsia="zh-CN"/>
    </w:rPr>
  </w:style>
  <w:style w:customStyle="1" w:styleId="Naslov2Char" w:type="character">
    <w:name w:val="Naslov 2 Char"/>
    <w:basedOn w:val="Zadanifontodlomka"/>
    <w:link w:val="Naslov2"/>
    <w:semiHidden/>
    <w:rsid w:val="003A4DF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0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St-3236/2018-7</izvorni_sadrzaj>
    <derivirana_varijabla naziv="DomainObject.Oznaka_1">St-3236/2018-7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3236</izvorni_sadrzaj>
    <derivirana_varijabla naziv="DomainObject.Predmet.Broj_1">3236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2019.</izvorni_sadrzaj>
    <derivirana_varijabla naziv="DomainObject.Predmet.DatumRjesavanja_1">29.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St-3236/2018</izvorni_sadrzaj>
    <derivirana_varijabla naziv="DomainObject.Predmet.OznakaBroj_1">St-3236/2018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HERBAN d.o.o.</izvorni_sadrzaj>
    <derivirana_varijabla naziv="DomainObject.Predmet.ProtustrankaFormated_1">  HERBAN d.o.o.</derivirana_varijabla>
  </DomainObject.Predmet.ProtustrankaFormated>
  <DomainObject.Predmet.ProtustrankaFormatedOIB>
    <izvorni_sadrzaj>  HERBAN d.o.o., OIB 07386707212</izvorni_sadrzaj>
    <derivirana_varijabla naziv="DomainObject.Predmet.ProtustrankaFormatedOIB_1">  HERBAN d.o.o., OIB 07386707212</derivirana_varijabla>
  </DomainObject.Predmet.ProtustrankaFormatedOIB>
  <DomainObject.Predmet.ProtustrankaFormatedWithAdress>
    <izvorni_sadrzaj> HERBAN d.o.o., Tratinska 51, 10000 Zagreb</izvorni_sadrzaj>
    <derivirana_varijabla naziv="DomainObject.Predmet.ProtustrankaFormatedWithAdress_1"> HERBAN d.o.o., Tratinska 51, 10000 Zagreb</derivirana_varijabla>
  </DomainObject.Predmet.ProtustrankaFormatedWithAdress>
  <DomainObject.Predmet.ProtustrankaFormatedWithAdressOIB>
    <izvorni_sadrzaj> HERBAN d.o.o., OIB 07386707212, Tratinska 51, 10000 Zagreb</izvorni_sadrzaj>
    <derivirana_varijabla naziv="DomainObject.Predmet.ProtustrankaFormatedWithAdressOIB_1"> HERBAN d.o.o., OIB 07386707212, Tratinska 51, 10000 Zagreb</derivirana_varijabla>
  </DomainObject.Predmet.ProtustrankaFormatedWithAdressOIB>
  <DomainObject.Predmet.ProtustrankaWithAdress>
    <izvorni_sadrzaj>HERBAN d.o.o. Tratinska 51, 10000 Zagreb</izvorni_sadrzaj>
    <derivirana_varijabla naziv="DomainObject.Predmet.ProtustrankaWithAdress_1">HERBAN d.o.o. Tratinska 51, 10000 Zagreb</derivirana_varijabla>
  </DomainObject.Predmet.ProtustrankaWithAdress>
  <DomainObject.Predmet.ProtustrankaWithAdressOIB>
    <izvorni_sadrzaj>HERBAN d.o.o., OIB 07386707212, Tratinska 51, 10000 Zagreb</izvorni_sadrzaj>
    <derivirana_varijabla naziv="DomainObject.Predmet.ProtustrankaWithAdressOIB_1">HERBAN d.o.o., OIB 07386707212, Tratinska 51, 10000 Zagreb</derivirana_varijabla>
  </DomainObject.Predmet.ProtustrankaWithAdressOIB>
  <DomainObject.Predmet.ProtustrankaNazivFormated>
    <izvorni_sadrzaj>HERBAN d.o.o.</izvorni_sadrzaj>
    <derivirana_varijabla naziv="DomainObject.Predmet.ProtustrankaNazivFormated_1">HERBAN d.o.o.</derivirana_varijabla>
  </DomainObject.Predmet.ProtustrankaNazivFormated>
  <DomainObject.Predmet.ProtustrankaNazivFormatedOIB>
    <izvorni_sadrzaj>HERBAN d.o.o., OIB 07386707212</izvorni_sadrzaj>
    <derivirana_varijabla naziv="DomainObject.Predmet.ProtustrankaNazivFormatedOIB_1">HERBAN d.o.o., OIB 07386707212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HERBAN d.o.o.</item>
    </izvorni_sadrzaj>
    <derivirana_varijabla naziv="DomainObject.Predmet.ProtuStrankaListFormated_1">
      <item>HERBAN d.o.o.</item>
    </derivirana_varijabla>
  </DomainObject.Predmet.ProtuStrankaListFormated>
  <DomainObject.Predmet.ProtuStrankaListFormatedOIB>
    <izvorni_sadrzaj>
      <item>HERBAN d.o.o., OIB 07386707212</item>
    </izvorni_sadrzaj>
    <derivirana_varijabla naziv="DomainObject.Predmet.ProtuStrankaListFormatedOIB_1">
      <item>HERBAN d.o.o., OIB 07386707212</item>
    </derivirana_varijabla>
  </DomainObject.Predmet.ProtuStrankaListFormatedOIB>
  <DomainObject.Predmet.ProtuStrankaListFormatedWithAdress>
    <izvorni_sadrzaj>
      <item>HERBAN d.o.o., Tratinska 51, 10000 Zagreb</item>
    </izvorni_sadrzaj>
    <derivirana_varijabla naziv="DomainObject.Predmet.ProtuStrankaListFormatedWithAdress_1">
      <item>HERBAN d.o.o., Tratinska 51, 10000 Zagreb</item>
    </derivirana_varijabla>
  </DomainObject.Predmet.ProtuStrankaListFormatedWithAdress>
  <DomainObject.Predmet.ProtuStrankaListFormatedWithAdressOIB>
    <izvorni_sadrzaj>
      <item>HERBAN d.o.o., OIB 07386707212, Tratinska 51, 10000 Zagreb</item>
    </izvorni_sadrzaj>
    <derivirana_varijabla naziv="DomainObject.Predmet.ProtuStrankaListFormatedWithAdressOIB_1">
      <item>HERBAN d.o.o., OIB 07386707212, Tratinska 51, 10000 Zagreb</item>
    </derivirana_varijabla>
  </DomainObject.Predmet.ProtuStrankaListFormatedWithAdressOIB>
  <DomainObject.Predmet.ProtuStrankaListNazivFormated>
    <izvorni_sadrzaj>
      <item>HERBAN d.o.o.</item>
    </izvorni_sadrzaj>
    <derivirana_varijabla naziv="DomainObject.Predmet.ProtuStrankaListNazivFormated_1">
      <item>HERBAN d.o.o.</item>
    </derivirana_varijabla>
  </DomainObject.Predmet.ProtuStrankaListNazivFormated>
  <DomainObject.Predmet.ProtuStrankaListNazivFormatedOIB>
    <izvorni_sadrzaj>
      <item>HERBAN d.o.o., OIB 07386707212</item>
    </izvorni_sadrzaj>
    <derivirana_varijabla naziv="DomainObject.Predmet.ProtuStrankaListNazivFormatedOIB_1">
      <item>HERBAN d.o.o., OIB 07386707212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St-3236/2018-7</izvorni_sadrzaj>
    <derivirana_varijabla naziv="DomainObject.PoslovniBrojDokumenta_1">St-3236/2018-7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HERBAN d.o.o.</izvorni_sadrzaj>
    <derivirana_varijabla naziv="DomainObject.Predmet.ProtustrankaIDrugi_1">HERBAN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HERBAN d.o.o., OIB 07386707212, Tratinska 51, 10000 Zagreb</izvorni_sadrzaj>
    <derivirana_varijabla naziv="DomainObject.Predmet.ProtustrankaIDrugiAdressOIB_1">HERBAN d.o.o., OIB 07386707212, Tratinska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2019.</izvorni_sadrzaj>
    <derivirana_varijabla naziv="DomainObject.Predmet.OdlukaRjesenje.DatumDonosenjaOdluke_1">29.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St-3236/2018-7</izvorni_sadrzaj>
    <derivirana_varijabla naziv="DomainObject.Predmet.OdlukaRjesenje.Oznaka_1">St-3236/2018-7</derivirana_varijabla>
  </DomainObject.Predmet.OdlukaRjesenje.Oznaka>
  <DomainObject.Predmet.SudioniciListNaziv>
    <izvorni_sadrzaj>
      <item>HERBAN d.o.o.</item>
      <item>FINANCIJSKA AGENCIJA, RC Zagreb</item>
    </izvorni_sadrzaj>
    <derivirana_varijabla naziv="DomainObject.Predmet.SudioniciListNaziv_1">
      <item>HERBAN d.o.o.</item>
      <item>FINANCIJSKA AGENCIJA, RC Zagreb</item>
    </derivirana_varijabla>
  </DomainObject.Predmet.SudioniciListNaziv>
  <DomainObject.Predmet.SudioniciListAdressOIB>
    <izvorni_sadrzaj>
      <item>HERBAN d.o.o., OIB 07386707212, Tratinska 51,10000 Zagreb</item>
      <item>FINANCIJSKA AGENCIJA, RC Zagreb, OIB 85821130368, Trg svibanjskih žrtava 1995. 1,10000 Zagreb</item>
    </izvorni_sadrzaj>
    <derivirana_varijabla naziv="DomainObject.Predmet.SudioniciListAdressOIB_1">
      <item>HERBAN d.o.o., OIB 07386707212, Tratinska 51,10000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07386707212</item>
    </izvorni_sadrzaj>
    <derivirana_varijabla naziv="DomainObject.Predmet.SudioniciListNazivOIB_1">
      <item>, OIB 85821130368</item>
      <item>, OIB 07386707212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51F40-BEB5-4841-BB94-9B8B049E1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1506</properties:Characters>
  <properties:Lines>53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2019-04-29T06:46:00Z</dcterms:created>
  <dc:creator>agalic</dc:creator>
  <cp:lastModifiedBy>Belma Čolić</cp:lastModifiedBy>
  <cp:lastPrinted>2019-04-29T08:49:00Z</cp:lastPrinted>
  <dcterms:modified xmlns:xsi="http://www.w3.org/2001/XMLSchema-instance" xsi:type="dcterms:W3CDTF">2019-04-29T08:49:00Z</dcterms:modified>
  <cp:revision>6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St-3236/2018-7 / Odluka - Rješenje - obustava postupka (ST-3236-18_obustava_platio.docx)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