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68f0" w14:paraId="3ea68f0" w:rsidRDefault="007019E8" w:rsidP="007019E8" w:rsidR="007019E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 St-569/2015-5</w:t>
      </w:r>
    </w:p>
    <w:p w:rsidRDefault="007019E8" w:rsidP="007019E8" w:rsidR="007019E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7019E8" w:rsidP="007019E8" w:rsidR="007019E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7019E8" w:rsidP="007019E8" w:rsidR="007019E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7019E8" w:rsidP="007019E8" w:rsidR="007019E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jc w:val="both"/>
      </w:pPr>
      <w:r>
        <w:rPr>
          <w:szCs w:val="24"/>
        </w:rPr>
        <w:tab/>
      </w:r>
      <w:r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</w:t>
      </w:r>
      <w:r w:rsidR="00B2119C">
        <w:t>MAJA-SAŠA</w:t>
      </w:r>
      <w:r>
        <w:t xml:space="preserve"> d.o.o. „u likvidaciji“, OIB: 59378718609, I.G.Kovačića 10, Kotoriba, dana 26. veljače 2016. godine</w:t>
      </w:r>
    </w:p>
    <w:p w:rsidRDefault="007019E8" w:rsidP="007019E8" w:rsidR="007019E8">
      <w:pPr>
        <w:jc w:val="both"/>
      </w:pPr>
    </w:p>
    <w:p w:rsidRDefault="007019E8" w:rsidP="007019E8" w:rsidR="007019E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 w:rsidR="00B2119C">
        <w:t>MAJA-SAŠA</w:t>
      </w:r>
      <w:r>
        <w:t xml:space="preserve"> d.o.o. „u likvidaciji“, OIB: 59378718609, I.G.Kovačića 10, Kotoriba</w:t>
      </w:r>
      <w:r>
        <w:rPr>
          <w:szCs w:val="24"/>
        </w:rPr>
        <w:t>, s danom 26. veljače 2016. u 12,00 sati.</w:t>
      </w:r>
    </w:p>
    <w:p w:rsidRDefault="007019E8" w:rsidP="007019E8" w:rsidR="007019E8">
      <w:pPr>
        <w:jc w:val="both"/>
        <w:rPr>
          <w:szCs w:val="24"/>
        </w:rPr>
      </w:pPr>
    </w:p>
    <w:p w:rsidRDefault="007019E8" w:rsidP="007019E8" w:rsidR="007019E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 w:rsidR="00B2119C">
        <w:t>MAJA-SAŠA</w:t>
      </w:r>
      <w:r>
        <w:t xml:space="preserve"> d.o.o. „u likvidaciji“, OIB: 59378718609, I.G.Kovačića 10, Kotoriba.</w:t>
      </w:r>
    </w:p>
    <w:p w:rsidRDefault="007019E8" w:rsidP="007019E8" w:rsidR="007019E8">
      <w:pPr>
        <w:jc w:val="both"/>
      </w:pPr>
    </w:p>
    <w:p w:rsidRDefault="007019E8" w:rsidP="007019E8" w:rsidR="007019E8">
      <w:pPr>
        <w:jc w:val="both"/>
      </w:pPr>
      <w:r>
        <w:tab/>
        <w:t>III Za stečajnog upravitelja imenuje se D</w:t>
      </w:r>
      <w:r w:rsidR="0078528E">
        <w:t>inka Trumbić, Lovretska 10, Split, OIB: 43468134790.</w:t>
      </w:r>
    </w:p>
    <w:p w:rsidRDefault="007019E8" w:rsidP="007019E8" w:rsidR="007019E8">
      <w:pPr>
        <w:jc w:val="both"/>
        <w:rPr>
          <w:color w:val="FF0000"/>
        </w:rPr>
      </w:pPr>
    </w:p>
    <w:p w:rsidRDefault="007019E8" w:rsidP="007019E8" w:rsidR="007019E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7019E8" w:rsidP="007019E8" w:rsidR="007019E8">
      <w:pPr>
        <w:jc w:val="both"/>
        <w:rPr>
          <w:szCs w:val="24"/>
        </w:rPr>
      </w:pPr>
    </w:p>
    <w:p w:rsidRDefault="007019E8" w:rsidP="007019E8" w:rsidR="007019E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B2119C">
        <w:t>MAJA-SAŠA</w:t>
      </w:r>
      <w:r w:rsidR="0078528E">
        <w:t xml:space="preserve"> d.o.o. „u likvidaciji“, OIB: 59378718609, I.G.Kovačića 10, Kotoriba</w:t>
      </w:r>
      <w:r>
        <w:rPr>
          <w:szCs w:val="24"/>
        </w:rPr>
        <w:t>, bit će brisan iz sudskog registra.</w:t>
      </w: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78528E">
        <w:rPr>
          <w:szCs w:val="24"/>
        </w:rPr>
        <w:t>30</w:t>
      </w:r>
      <w:r>
        <w:rPr>
          <w:szCs w:val="24"/>
        </w:rPr>
        <w:t xml:space="preserve">. </w:t>
      </w:r>
      <w:r w:rsidR="0078528E">
        <w:rPr>
          <w:szCs w:val="24"/>
        </w:rPr>
        <w:t>listopada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jc w:val="both"/>
        <w:rPr>
          <w:szCs w:val="24"/>
        </w:rPr>
      </w:pPr>
      <w:r>
        <w:rPr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jc w:val="center"/>
        <w:rPr>
          <w:szCs w:val="24"/>
        </w:rPr>
      </w:pPr>
      <w:r>
        <w:rPr>
          <w:szCs w:val="24"/>
        </w:rPr>
        <w:t>U Varaždinu, 26. veljače 2016.</w:t>
      </w:r>
    </w:p>
    <w:p w:rsidRDefault="007019E8" w:rsidP="007019E8" w:rsidR="007019E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7019E8" w:rsidP="007019E8" w:rsidR="007019E8">
      <w:pPr>
        <w:rPr>
          <w:szCs w:val="24"/>
        </w:rPr>
      </w:pPr>
      <w:r>
        <w:rPr>
          <w:szCs w:val="24"/>
        </w:rPr>
        <w:t xml:space="preserve">     </w:t>
      </w:r>
    </w:p>
    <w:p w:rsidRDefault="007019E8" w:rsidP="007019E8" w:rsidR="007019E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S U D A C</w:t>
      </w: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Iris Hatvalić Nemec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7019E8" w:rsidP="007019E8" w:rsidR="007019E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7019E8" w:rsidP="007019E8" w:rsidR="007019E8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7019E8" w:rsidP="007019E8" w:rsidR="007019E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rPr>
          <w:szCs w:val="24"/>
        </w:rPr>
      </w:pPr>
      <w:r>
        <w:rPr>
          <w:szCs w:val="24"/>
        </w:rPr>
        <w:t>DNA:</w:t>
      </w:r>
    </w:p>
    <w:p w:rsidRDefault="007019E8" w:rsidP="007019E8" w:rsidR="007019E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7019E8" w:rsidP="007019E8" w:rsidR="007019E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7019E8" w:rsidP="007019E8" w:rsidR="007019E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B2119C">
        <w:t>MAJA-SAŠA</w:t>
      </w:r>
      <w:r w:rsidR="0078528E">
        <w:t xml:space="preserve"> d.o.o. „u likvidaciji“, OIB: 59378718609, I.G.Kovačića 10, Kotoriba</w:t>
      </w:r>
    </w:p>
    <w:p w:rsidRDefault="0078528E" w:rsidP="0078528E" w:rsidR="007019E8" w:rsidRPr="0078528E">
      <w:pPr>
        <w:pStyle w:val="Odlomakpopisa"/>
        <w:numPr>
          <w:ilvl w:val="0"/>
          <w:numId w:val="47"/>
        </w:numPr>
        <w:rPr>
          <w:szCs w:val="24"/>
        </w:rPr>
      </w:pPr>
      <w:r>
        <w:rPr>
          <w:szCs w:val="24"/>
        </w:rPr>
        <w:t>Likvidator Zlatko Milovanović, Kotoriba, Ivana Gorana Kovačića 10</w:t>
      </w:r>
    </w:p>
    <w:p w:rsidRDefault="007019E8" w:rsidP="007019E8" w:rsidR="007019E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7019E8" w:rsidP="007019E8" w:rsidR="007019E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78528E">
        <w:rPr>
          <w:szCs w:val="24"/>
        </w:rPr>
        <w:t>Čakovec, O. Keršovanija 11</w:t>
      </w:r>
    </w:p>
    <w:p w:rsidRDefault="007019E8" w:rsidP="007019E8" w:rsidR="007019E8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78528E">
        <w:t>Dinka Trumbić, Lovretska 10, Split</w:t>
      </w:r>
    </w:p>
    <w:p w:rsidRDefault="007019E8" w:rsidP="007019E8" w:rsidR="007019E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7019E8" w:rsidP="007019E8" w:rsidR="007019E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Sudska pisarnica i spis u kal. </w:t>
      </w: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rPr>
          <w:szCs w:val="24"/>
        </w:rPr>
      </w:pPr>
    </w:p>
    <w:p w:rsidRDefault="007019E8" w:rsidP="007019E8" w:rsidR="007019E8">
      <w:pPr>
        <w:rPr>
          <w:szCs w:val="24"/>
        </w:rPr>
      </w:pPr>
    </w:p>
    <w:p w:rsidRDefault="007019E8" w:rsidP="007019E8" w:rsidR="007019E8"/>
    <w:p w:rsidRDefault="007019E8" w:rsidP="007019E8" w:rsidR="007019E8"/>
    <w:p w:rsidRDefault="007019E8" w:rsidP="007019E8" w:rsidR="007019E8"/>
    <w:p w:rsidRDefault="007019E8" w:rsidP="007019E8" w:rsidR="007019E8"/>
    <w:p w:rsidRDefault="00DA0242" w:rsidP="007019E8" w:rsidR="00DA0242" w:rsidRPr="007019E8"/>
    <w:sectPr w:rsidSect="00EB0D4C" w:rsidR="00DA0242" w:rsidRPr="007019E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9E8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28E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19C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019E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019E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66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St-569/2015-5</izvorni_sadrzaj>
    <derivirana_varijabla naziv="DomainObject.Oznaka_1">St-569/2015-5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St-569/2015</izvorni_sadrzaj>
    <derivirana_varijabla naziv="DomainObject.Predmet.OznakaBroj_1">St-569/2015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MAJA-SAŠA d.o.o. za proizvodnju, trgovinu i usluge "u likvidaciji"</izvorni_sadrzaj>
    <derivirana_varijabla naziv="DomainObject.Predmet.ProtustrankaFormated_1">  MAJA-SAŠA d.o.o. za proizvodnju, trgovinu i usluge "u likvidaciji"</derivirana_varijabla>
  </DomainObject.Predmet.ProtustrankaFormated>
  <DomainObject.Predmet.ProtustrankaFormatedOIB>
    <izvorni_sadrzaj>  MAJA-SAŠA d.o.o. za proizvodnju, trgovinu i usluge "u likvidaciji", OIB 59378718609</izvorni_sadrzaj>
    <derivirana_varijabla naziv="DomainObject.Predmet.ProtustrankaFormatedOIB_1">  MAJA-SAŠA d.o.o. za proizvodnju, trgovinu i usluge "u likvidaciji", OIB 59378718609</derivirana_varijabla>
  </DomainObject.Predmet.ProtustrankaFormatedOIB>
  <DomainObject.Predmet.ProtustrankaFormatedWithAdress>
    <izvorni_sadrzaj> MAJA-SAŠA d.o.o. za proizvodnju, trgovinu i usluge "u likvidaciji", I.G.Kovačića 10, 40320 Kotoriba</izvorni_sadrzaj>
    <derivirana_varijabla naziv="DomainObject.Predmet.ProtustrankaFormatedWithAdress_1"> MAJA-SAŠA d.o.o. za proizvodnju, trgovinu i usluge "u likvidaciji", I.G.Kovačića 10, 40320 Kotoriba</derivirana_varijabla>
  </DomainObject.Predmet.ProtustrankaFormatedWithAdress>
  <DomainObject.Predmet.ProtustrankaFormatedWithAdressOIB>
    <izvorni_sadrzaj> MAJA-SAŠA d.o.o. za proizvodnju, trgovinu i usluge "u likvidaciji", OIB 59378718609, I.G.Kovačića 10, 40320 Kotoriba</izvorni_sadrzaj>
    <derivirana_varijabla naziv="DomainObject.Predmet.ProtustrankaFormatedWithAdressOIB_1"> MAJA-SAŠA d.o.o. za proizvodnju, trgovinu i usluge "u likvidaciji", OIB 59378718609, I.G.Kovačića 10, 40320 Kotoriba</derivirana_varijabla>
  </DomainObject.Predmet.ProtustrankaFormatedWithAdressOIB>
  <DomainObject.Predmet.ProtustrankaWithAdress>
    <izvorni_sadrzaj>MAJA-SAŠA d.o.o. za proizvodnju, trgovinu i usluge "u likvidaciji" I.G.Kovačića 10, 40320 Kotoriba</izvorni_sadrzaj>
    <derivirana_varijabla naziv="DomainObject.Predmet.ProtustrankaWithAdress_1">MAJA-SAŠA d.o.o. za proizvodnju, trgovinu i usluge "u likvidaciji" I.G.Kovačića 10, 40320 Kotoriba</derivirana_varijabla>
  </DomainObject.Predmet.ProtustrankaWithAdress>
  <DomainObject.Predmet.ProtustrankaWithAdressOIB>
    <izvorni_sadrzaj>MAJA-SAŠA d.o.o. za proizvodnju, trgovinu i usluge "u likvidaciji", OIB 59378718609, I.G.Kovačića 10, 40320 Kotoriba</izvorni_sadrzaj>
    <derivirana_varijabla naziv="DomainObject.Predmet.ProtustrankaWithAdressOIB_1">MAJA-SAŠA d.o.o. za proizvodnju, trgovinu i usluge "u likvidaciji", OIB 59378718609, I.G.Kovačića 10, 40320 Kotoriba</derivirana_varijabla>
  </DomainObject.Predmet.ProtustrankaWithAdressOIB>
  <DomainObject.Predmet.ProtustrankaNazivFormated>
    <izvorni_sadrzaj>MAJA-SAŠA d.o.o. za proizvodnju, trgovinu i usluge "u likvidaciji"</izvorni_sadrzaj>
    <derivirana_varijabla naziv="DomainObject.Predmet.ProtustrankaNazivFormated_1">MAJA-SAŠA d.o.o. za proizvodnju, trgovinu i usluge "u likvidaciji"</derivirana_varijabla>
  </DomainObject.Predmet.ProtustrankaNazivFormated>
  <DomainObject.Predmet.ProtustrankaNazivFormatedOIB>
    <izvorni_sadrzaj>MAJA-SAŠA d.o.o. za proizvodnju, trgovinu i usluge "u likvidaciji", OIB 59378718609</izvorni_sadrzaj>
    <derivirana_varijabla naziv="DomainObject.Predmet.ProtustrankaNazivFormatedOIB_1">MAJA-SAŠA d.o.o. za proizvodnju, trgovinu i usluge "u likvidaciji", OIB 59378718609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21846.11</izvorni_sadrzaj>
    <derivirana_varijabla naziv="DomainObject.Predmet.TrenutnaVrijednost_1">21846.11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MAJA-SAŠA d.o.o. za proizvodnju, trgovinu i usluge "u likvidaciji"</item>
    </izvorni_sadrzaj>
    <derivirana_varijabla naziv="DomainObject.Predmet.ProtuStrankaListFormated_1">
      <item>MAJA-SAŠA d.o.o. za proizvodnju, trgovinu i usluge "u likvidaciji"</item>
    </derivirana_varijabla>
  </DomainObject.Predmet.ProtuStrankaListFormated>
  <DomainObject.Predmet.ProtuStrankaListFormatedOIB>
    <izvorni_sadrzaj>
      <item>MAJA-SAŠA d.o.o. za proizvodnju, trgovinu i usluge "u likvidaciji", OIB 59378718609</item>
    </izvorni_sadrzaj>
    <derivirana_varijabla naziv="DomainObject.Predmet.ProtuStrankaListFormatedOIB_1">
      <item>MAJA-SAŠA d.o.o. za proizvodnju, trgovinu i usluge "u likvidaciji", OIB 59378718609</item>
    </derivirana_varijabla>
  </DomainObject.Predmet.ProtuStrankaListFormatedOIB>
  <DomainObject.Predmet.ProtuStrankaListFormatedWithAdress>
    <izvorni_sadrzaj>
      <item>MAJA-SAŠA d.o.o. za proizvodnju, trgovinu i usluge "u likvidaciji", I.G.Kovačića 10, 40320 Kotoriba</item>
    </izvorni_sadrzaj>
    <derivirana_varijabla naziv="DomainObject.Predmet.ProtuStrankaListFormatedWithAdress_1">
      <item>MAJA-SAŠA d.o.o. za proizvodnju, trgovinu i usluge "u likvidaciji", I.G.Kovačića 10, 40320 Kotoriba</item>
    </derivirana_varijabla>
  </DomainObject.Predmet.ProtuStrankaListFormatedWithAdress>
  <DomainObject.Predmet.ProtuStrankaListFormatedWithAdressOIB>
    <izvorni_sadrzaj>
      <item>MAJA-SAŠA d.o.o. za proizvodnju, trgovinu i usluge "u likvidaciji", OIB 59378718609, I.G.Kovačića 10, 40320 Kotoriba</item>
    </izvorni_sadrzaj>
    <derivirana_varijabla naziv="DomainObject.Predmet.ProtuStrankaListFormatedWithAdressOIB_1">
      <item>MAJA-SAŠA d.o.o. za proizvodnju, trgovinu i usluge "u likvidaciji", OIB 59378718609, I.G.Kovačića 10, 40320 Kotoriba</item>
    </derivirana_varijabla>
  </DomainObject.Predmet.ProtuStrankaListFormatedWithAdressOIB>
  <DomainObject.Predmet.ProtuStrankaListNazivFormated>
    <izvorni_sadrzaj>
      <item>MAJA-SAŠA d.o.o. za proizvodnju, trgovinu i usluge "u likvidaciji"</item>
    </izvorni_sadrzaj>
    <derivirana_varijabla naziv="DomainObject.Predmet.ProtuStrankaListNazivFormated_1">
      <item>MAJA-SAŠA d.o.o. za proizvodnju, trgovinu i usluge "u likvidaciji"</item>
    </derivirana_varijabla>
  </DomainObject.Predmet.ProtuStrankaListNazivFormated>
  <DomainObject.Predmet.ProtuStrankaListNazivFormatedOIB>
    <izvorni_sadrzaj>
      <item>MAJA-SAŠA d.o.o. za proizvodnju, trgovinu i usluge "u likvidaciji", OIB 59378718609</item>
    </izvorni_sadrzaj>
    <derivirana_varijabla naziv="DomainObject.Predmet.ProtuStrankaListNazivFormatedOIB_1">
      <item>MAJA-SAŠA d.o.o. za proizvodnju, trgovinu i usluge "u likvidaciji", OIB 59378718609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St-569/2015-5</izvorni_sadrzaj>
    <derivirana_varijabla naziv="DomainObject.PoslovniBrojDokumenta_1">St-569/2015-5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MAJA-SAŠA d.o.o. za proizvodnju, trgovinu i usluge "u likvidaciji"</izvorni_sadrzaj>
    <derivirana_varijabla naziv="DomainObject.Predmet.ProtustrankaIDrugi_1">MAJA-SAŠA d.o.o. za proizvodnju, trgovinu i usluge "u likvidaciji"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MAJA-SAŠA d.o.o. za proizvodnju, trgovinu i usluge "u likvidaciji", OIB 59378718609, I.G.Kovačića 10, 40320 Kotoriba</izvorni_sadrzaj>
    <derivirana_varijabla naziv="DomainObject.Predmet.ProtustrankaIDrugiAdressOIB_1">MAJA-SAŠA d.o.o. za proizvodnju, trgovinu i usluge "u likvidaciji", OIB 59378718609, I.G.Kovačića 10,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MAJA-SAŠA d.o.o. za proizvodnju, trgovinu i usluge "u likvidaciji"</item>
      <item>e-Oglasna</item>
      <item>Sudski registar</item>
    </izvorni_sadrzaj>
    <derivirana_varijabla naziv="DomainObject.Predmet.SudioniciListNaziv_1">
      <item>Financijska agencija</item>
      <item>MAJA-SAŠA d.o.o. za proizvodnju, trgovinu i usluge "u likvidaciji"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MAJA-SAŠA d.o.o. za proizvodnju, trgovinu i usluge "u likvidaciji", OIB 59378718609, I.G.Kovačića 10,40320 Kotoriba</item>
      <item>e-Oglasna</item>
      <item>Sudski registar</item>
    </izvorni_sadrzaj>
    <derivirana_varijabla naziv="DomainObject.Predmet.SudioniciListAdressOIB_1">
      <item>Financijska agencija, OIB 85821130368, A.Cesarca 2,42000 Varaždin</item>
      <item>MAJA-SAŠA d.o.o. za proizvodnju, trgovinu i usluge "u likvidaciji", OIB 59378718609, I.G.Kovačića 10,40320 Kotoriba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E5A983-7937-4FE7-B5FA-55F6DE6A1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2824</properties:Characters>
  <properties:Lines>92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2016-02-26T07:34:00Z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