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993e" w14:paraId="d96993e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295CAB">
        <w:t>8766/15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295CAB">
        <w:t xml:space="preserve">GRADSKI STIL DiV d.o.o.,Sesvete,Zagrebačka 1, </w:t>
      </w:r>
      <w:r w:rsidR="007D572D">
        <w:t xml:space="preserve">MBS: </w:t>
      </w:r>
      <w:r w:rsidR="00295CAB">
        <w:t xml:space="preserve">080620484 </w:t>
      </w:r>
      <w:r w:rsidR="007D572D">
        <w:t xml:space="preserve">OIB: </w:t>
      </w:r>
      <w:r w:rsidR="00295CAB">
        <w:t xml:space="preserve">84366125890 </w:t>
      </w:r>
      <w:r w:rsidR="00B232AC">
        <w:t xml:space="preserve">dana </w:t>
      </w:r>
      <w:r w:rsidR="00B15CD6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295CAB">
        <w:t xml:space="preserve">Dražen Sršek,Sesvete,Stolnik Slavka 22 </w:t>
      </w:r>
      <w:r w:rsidR="00C74681">
        <w:t xml:space="preserve">OIB: </w:t>
      </w:r>
      <w:r w:rsidR="00295CAB">
        <w:t xml:space="preserve">23503626018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95CAB" w:rsidRPr="00295CAB">
        <w:t xml:space="preserve"> </w:t>
      </w:r>
      <w:r w:rsidR="00295CAB">
        <w:t xml:space="preserve">GRADSKI STIL DiV d.o.o.,Sesvete,Zagrebačka 1, MBS: 080620484 OIB: 84366125890 </w:t>
      </w:r>
      <w:r w:rsidR="00AA4FC2" w:rsidRPr="00AA4FC2">
        <w:t xml:space="preserve"> </w:t>
      </w:r>
      <w:r w:rsidR="00295CAB">
        <w:t>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295CAB">
        <w:t xml:space="preserve">212.336,18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B15CD6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3A4D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A4D3F">
        <w:t>,v.r.</w:t>
      </w:r>
    </w:p>
    <w:p w:rsidRDefault="003A4D3F" w:rsidP="0094369F" w:rsidR="003A4D3F"/>
    <w:p w:rsidRDefault="003A4D3F" w:rsidR="003A4D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A4D3F" w:rsidP="003A4D3F" w:rsidR="003A4D3F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95CAB"/>
    <w:rsid w:val="002A6164"/>
    <w:rsid w:val="002D4752"/>
    <w:rsid w:val="002D7583"/>
    <w:rsid w:val="002F454B"/>
    <w:rsid w:val="0030413A"/>
    <w:rsid w:val="0030571D"/>
    <w:rsid w:val="0031730F"/>
    <w:rsid w:val="00341B62"/>
    <w:rsid w:val="003A4D3F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1415B"/>
    <w:rsid w:val="00842B89"/>
    <w:rsid w:val="00852BC6"/>
    <w:rsid w:val="00863BF8"/>
    <w:rsid w:val="00881B6D"/>
    <w:rsid w:val="008848AD"/>
    <w:rsid w:val="00887EA1"/>
    <w:rsid w:val="008D12F2"/>
    <w:rsid w:val="008D172F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15CD6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D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D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D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D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D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D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D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D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D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D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8766</izvorni_sadrzaj>
    <derivirana_varijabla naziv="DomainObject.Predmet.Broj_1">8766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St-8766/2015</izvorni_sadrzaj>
    <derivirana_varijabla naziv="DomainObject.Predmet.OznakaBroj_1">St-8766/2015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STIL DiV d.o.o.</izvorni_sadrzaj>
    <derivirana_varijabla naziv="DomainObject.Predmet.ProtustrankaFormated_1">  GRADSKI STIL DiV d.o.o.</derivirana_varijabla>
  </DomainObject.Predmet.ProtustrankaFormated>
  <DomainObject.Predmet.ProtustrankaFormatedOIB>
    <izvorni_sadrzaj>  GRADSKI STIL DiV d.o.o., OIB 84366125890</izvorni_sadrzaj>
    <derivirana_varijabla naziv="DomainObject.Predmet.ProtustrankaFormatedOIB_1">  GRADSKI STIL DiV d.o.o., OIB 84366125890</derivirana_varijabla>
  </DomainObject.Predmet.ProtustrankaFormatedOIB>
  <DomainObject.Predmet.ProtustrankaFormatedWithAdress>
    <izvorni_sadrzaj> GRADSKI STIL DiV d.o.o., Zagrebačka 1, 10360 Sesvete</izvorni_sadrzaj>
    <derivirana_varijabla naziv="DomainObject.Predmet.ProtustrankaFormatedWithAdress_1"> GRADSKI STIL DiV d.o.o., Zagrebačka 1, 10360 Sesvete</derivirana_varijabla>
  </DomainObject.Predmet.ProtustrankaFormatedWithAdress>
  <DomainObject.Predmet.ProtustrankaFormatedWithAdressOIB>
    <izvorni_sadrzaj> GRADSKI STIL DiV d.o.o., OIB 84366125890, Zagrebačka 1, 10360 Sesvete</izvorni_sadrzaj>
    <derivirana_varijabla naziv="DomainObject.Predmet.ProtustrankaFormatedWithAdressOIB_1"> GRADSKI STIL DiV d.o.o., OIB 84366125890, Zagrebačka 1, 10360 Sesvete</derivirana_varijabla>
  </DomainObject.Predmet.ProtustrankaFormatedWithAdressOIB>
  <DomainObject.Predmet.ProtustrankaWithAdress>
    <izvorni_sadrzaj>GRADSKI STIL DiV d.o.o. Zagrebačka 1, 10360 Sesvete</izvorni_sadrzaj>
    <derivirana_varijabla naziv="DomainObject.Predmet.ProtustrankaWithAdress_1">GRADSKI STIL DiV d.o.o. Zagrebačka 1, 10360 Sesvete</derivirana_varijabla>
  </DomainObject.Predmet.ProtustrankaWithAdress>
  <DomainObject.Predmet.ProtustrankaWithAdressOIB>
    <izvorni_sadrzaj>GRADSKI STIL DiV d.o.o., OIB 84366125890, Zagrebačka 1, 10360 Sesvete</izvorni_sadrzaj>
    <derivirana_varijabla naziv="DomainObject.Predmet.ProtustrankaWithAdressOIB_1">GRADSKI STIL DiV d.o.o., OIB 84366125890, Zagrebačka 1, 10360 Sesvete</derivirana_varijabla>
  </DomainObject.Predmet.ProtustrankaWithAdressOIB>
  <DomainObject.Predmet.ProtustrankaNazivFormated>
    <izvorni_sadrzaj>GRADSKI STIL DiV d.o.o.</izvorni_sadrzaj>
    <derivirana_varijabla naziv="DomainObject.Predmet.ProtustrankaNazivFormated_1">GRADSKI STIL DiV d.o.o.</derivirana_varijabla>
  </DomainObject.Predmet.ProtustrankaNazivFormated>
  <DomainObject.Predmet.ProtustrankaNazivFormatedOIB>
    <izvorni_sadrzaj>GRADSKI STIL DiV d.o.o., OIB 84366125890</izvorni_sadrzaj>
    <derivirana_varijabla naziv="DomainObject.Predmet.ProtustrankaNazivFormatedOIB_1">GRADSKI STIL DiV d.o.o., OIB 84366125890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GRADSKI STIL DiV d.o.o.</item>
    </izvorni_sadrzaj>
    <derivirana_varijabla naziv="DomainObject.Predmet.ProtuStrankaListFormated_1">
      <item>GRADSKI STIL DiV d.o.o.</item>
    </derivirana_varijabla>
  </DomainObject.Predmet.ProtuStrankaListFormated>
  <DomainObject.Predmet.ProtuStrankaListFormatedOIB>
    <izvorni_sadrzaj>
      <item>GRADSKI STIL DiV d.o.o., OIB 84366125890</item>
    </izvorni_sadrzaj>
    <derivirana_varijabla naziv="DomainObject.Predmet.ProtuStrankaListFormatedOIB_1">
      <item>GRADSKI STIL DiV d.o.o., OIB 84366125890</item>
    </derivirana_varijabla>
  </DomainObject.Predmet.ProtuStrankaListFormatedOIB>
  <DomainObject.Predmet.ProtuStrankaListFormatedWithAdress>
    <izvorni_sadrzaj>
      <item>GRADSKI STIL DiV d.o.o., Zagrebačka 1, 10360 Sesvete</item>
    </izvorni_sadrzaj>
    <derivirana_varijabla naziv="DomainObject.Predmet.ProtuStrankaListFormatedWithAdress_1">
      <item>GRADSKI STIL DiV d.o.o., Zagrebačka 1, 10360 Sesvete</item>
    </derivirana_varijabla>
  </DomainObject.Predmet.ProtuStrankaListFormatedWithAdress>
  <DomainObject.Predmet.ProtuStrankaListFormatedWithAdressOIB>
    <izvorni_sadrzaj>
      <item>GRADSKI STIL DiV d.o.o., OIB 84366125890, Zagrebačka 1, 10360 Sesvete</item>
    </izvorni_sadrzaj>
    <derivirana_varijabla naziv="DomainObject.Predmet.ProtuStrankaListFormatedWithAdressOIB_1">
      <item>GRADSKI STIL DiV d.o.o., OIB 84366125890, Zagrebačka 1, 10360 Sesvete</item>
    </derivirana_varijabla>
  </DomainObject.Predmet.ProtuStrankaListFormatedWithAdressOIB>
  <DomainObject.Predmet.ProtuStrankaListNazivFormated>
    <izvorni_sadrzaj>
      <item>GRADSKI STIL DiV d.o.o.</item>
    </izvorni_sadrzaj>
    <derivirana_varijabla naziv="DomainObject.Predmet.ProtuStrankaListNazivFormated_1">
      <item>GRADSKI STIL DiV d.o.o.</item>
    </derivirana_varijabla>
  </DomainObject.Predmet.ProtuStrankaListNazivFormated>
  <DomainObject.Predmet.ProtuStrankaListNazivFormatedOIB>
    <izvorni_sadrzaj>
      <item>GRADSKI STIL DiV d.o.o., OIB 84366125890</item>
    </izvorni_sadrzaj>
    <derivirana_varijabla naziv="DomainObject.Predmet.ProtuStrankaListNazivFormatedOIB_1">
      <item>GRADSKI STIL DiV d.o.o., OIB 84366125890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GRADSKI STIL DiV d.o.o.</izvorni_sadrzaj>
    <derivirana_varijabla naziv="DomainObject.Predmet.ProtustrankaIDrugi_1">GRADSKI STIL DiV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GRADSKI STIL DiV d.o.o., OIB 84366125890, Zagrebačka 1, 10360 Sesvete</izvorni_sadrzaj>
    <derivirana_varijabla naziv="DomainObject.Predmet.ProtustrankaIDrugiAdressOIB_1">GRADSKI STIL DiV d.o.o., OIB 84366125890, Zagrebačka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GRADSKI STIL DiV d.o.o.</item>
    </izvorni_sadrzaj>
    <derivirana_varijabla naziv="DomainObject.Predmet.SudioniciListNaziv_1">
      <item>FINA Regionalni centar Zagreb</item>
      <item>GRADSKI STIL DiV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GRADSKI STIL DiV d.o.o., OIB 84366125890, Zagrebačka 1,10360 Sesvete</item>
    </izvorni_sadrzaj>
    <derivirana_varijabla naziv="DomainObject.Predmet.SudioniciListAdressOIB_1">
      <item>FINA Regionalni centar Zagreb, OIB 85821130368, Trg svibanjskih žrtava 1995. br. 1,10000 Zagreb</item>
      <item>GRADSKI STIL DiV d.o.o., OIB 84366125890, Zagrebačka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84366125890</item>
    </izvorni_sadrzaj>
    <derivirana_varijabla naziv="DomainObject.Predmet.SudioniciListNazivOIB_1">
      <item>, OIB 85821130368</item>
      <item>, OIB 84366125890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1887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2016-07-14T08:47:00Z</dcterms:created>
  <dc:creator>Vinka Mihalinčić</dc:creator>
  <cp:lastModifiedBy>Vinka Mihalinčić</cp:lastModifiedBy>
  <cp:lastPrinted>2016-07-14T08:46:00Z</cp:lastPrinted>
  <dcterms:modified xmlns:xsi="http://www.w3.org/2001/XMLSchema-instance" xsi:type="dcterms:W3CDTF">2016-07-15T07:51:00Z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