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3d8e" w14:paraId="39d3d8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B549E5">
        <w:t>774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B549E5">
        <w:t>JOZSEF 14 jednostavno društvo s ograničenom odgovornošću za trgovinu i usluge, Osijek, Vrtna 35, MBS: 030149206, OIB: 22370052576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B549E5">
        <w:t>JOZSEF 14 jednostavno društvo s ograničenom odgovornošću za trgovinu i usluge, Osijek, Vrtna 35, MBS: 030149206, OIB: 22370052576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030D8" w:rsidR="00D030D8" w:rsidRPr="00B03FB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D030D8">
        <w:t>Mateo Erceg, Zagreb, Radnička cesta 30, OIB:  93602617826.</w:t>
      </w:r>
    </w:p>
    <w:p w:rsidRDefault="009A079B" w:rsidP="00D030D8" w:rsidR="009A079B">
      <w:pPr>
        <w:tabs>
          <w:tab w:pos="6195" w:val="left"/>
        </w:tabs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B549E5">
        <w:t>JOZSEF 14 jednostavno društvo s ograničenom odgovornošću za trgovinu i usluge, Osijek, Vrtna 35, MBS: 030149206, OIB: 22370052576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B549E5">
        <w:t>ana 31</w:t>
      </w:r>
      <w:r w:rsidR="001F3914">
        <w:t xml:space="preserve">. </w:t>
      </w:r>
      <w:r w:rsidR="000E2EF3">
        <w:t>svibnj</w:t>
      </w:r>
      <w:r>
        <w:t xml:space="preserve">a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B549E5">
        <w:t>JOZSEF 14 jednostavno društvo s ograničenom odgovornošću za trgovinu i usluge, Osijek, Vrtna 35, MBS: 030149206, OIB: 22370052576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03B3E" w:rsidP="009A079B" w:rsidR="00903B3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B549E5">
        <w:t>774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B549E5">
        <w:t>774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8A7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549E5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B38A7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3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38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38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8A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8A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3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38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38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8A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8A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St-1774/2016</izvorni_sadrzaj>
    <derivirana_varijabla naziv="DomainObject.Predmet.OznakaBroj_1">St-1774/2016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JOZSEF 14 jednostavno društvo s ograničenom odgovornošću za trgovinu i usluge</izvorni_sadrzaj>
    <derivirana_varijabla naziv="DomainObject.Predmet.ProtustrankaFormated_1">  JOZSEF 14 jednostavno društvo s ograničenom odgovornošću za trgovinu i usluge</derivirana_varijabla>
  </DomainObject.Predmet.ProtustrankaFormated>
  <DomainObject.Predmet.ProtustrankaFormatedOIB>
    <izvorni_sadrzaj>  JOZSEF 14 jednostavno društvo s ograničenom odgovornošću za trgovinu i usluge, OIB 22370052576</izvorni_sadrzaj>
    <derivirana_varijabla naziv="DomainObject.Predmet.ProtustrankaFormatedOIB_1">  JOZSEF 14 jednostavno društvo s ograničenom odgovornošću za trgovinu i usluge, OIB 22370052576</derivirana_varijabla>
  </DomainObject.Predmet.ProtustrankaFormatedOIB>
  <DomainObject.Predmet.ProtustrankaFormatedWithAdress>
    <izvorni_sadrzaj> JOZSEF 14 jednostavno društvo s ograničenom odgovornošću za trgovinu i usluge, Vrtna 35, 31000 Osijek</izvorni_sadrzaj>
    <derivirana_varijabla naziv="DomainObject.Predmet.ProtustrankaFormatedWithAdress_1"> JOZSEF 14 jednostavno društvo s ograničenom odgovornošću za trgovinu i usluge, Vrtna 35, 31000 Osijek</derivirana_varijabla>
  </DomainObject.Predmet.ProtustrankaFormatedWithAdress>
  <DomainObject.Predmet.ProtustrankaFormatedWithAdressOIB>
    <izvorni_sadrzaj> JOZSEF 14 jednostavno društvo s ograničenom odgovornošću za trgovinu i usluge, OIB 22370052576, Vrtna 35, 31000 Osijek</izvorni_sadrzaj>
    <derivirana_varijabla naziv="DomainObject.Predmet.ProtustrankaFormatedWithAdressOIB_1"> JOZSEF 14 jednostavno društvo s ograničenom odgovornošću za trgovinu i usluge, OIB 22370052576, Vrtna 35, 31000 Osijek</derivirana_varijabla>
  </DomainObject.Predmet.ProtustrankaFormatedWithAdressOIB>
  <DomainObject.Predmet.ProtustrankaWithAdress>
    <izvorni_sadrzaj>JOZSEF 14 jednostavno društvo s ograničenom odgovornošću za trgovinu i usluge Vrtna 35, 31000 Osijek</izvorni_sadrzaj>
    <derivirana_varijabla naziv="DomainObject.Predmet.ProtustrankaWithAdress_1">JOZSEF 14 jednostavno društvo s ograničenom odgovornošću za trgovinu i usluge Vrtna 35, 31000 Osijek</derivirana_varijabla>
  </DomainObject.Predmet.ProtustrankaWithAdress>
  <DomainObject.Predmet.ProtustrankaWithAdressOIB>
    <izvorni_sadrzaj>JOZSEF 14 jednostavno društvo s ograničenom odgovornošću za trgovinu i usluge, OIB 22370052576, Vrtna 35, 31000 Osijek</izvorni_sadrzaj>
    <derivirana_varijabla naziv="DomainObject.Predmet.ProtustrankaWithAdressOIB_1">JOZSEF 14 jednostavno društvo s ograničenom odgovornošću za trgovinu i usluge, OIB 22370052576, Vrtna 35, 31000 Osijek</derivirana_varijabla>
  </DomainObject.Predmet.ProtustrankaWithAdressOIB>
  <DomainObject.Predmet.ProtustrankaNazivFormated>
    <izvorni_sadrzaj>JOZSEF 14 jednostavno društvo s ograničenom odgovornošću za trgovinu i usluge</izvorni_sadrzaj>
    <derivirana_varijabla naziv="DomainObject.Predmet.ProtustrankaNazivFormated_1">JOZSEF 14 jednostavno društvo s ograničenom odgovornošću za trgovinu i usluge</derivirana_varijabla>
  </DomainObject.Predmet.ProtustrankaNazivFormated>
  <DomainObject.Predmet.ProtustrankaNazivFormatedOIB>
    <izvorni_sadrzaj>JOZSEF 14 jednostavno društvo s ograničenom odgovornošću za trgovinu i usluge, OIB 22370052576</izvorni_sadrzaj>
    <derivirana_varijabla naziv="DomainObject.Predmet.ProtustrankaNazivFormatedOIB_1">JOZSEF 14 jednostavno društvo s ograničenom odgovornošću za trgovinu i usluge, OIB 22370052576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JOZSEF 14 jednostavno društvo s ograničenom odgovornošću za trgovinu i usluge</item>
    </izvorni_sadrzaj>
    <derivirana_varijabla naziv="DomainObject.Predmet.ProtuStrankaListFormated_1">
      <item>JOZSEF 14 jednostavno društvo s ograničenom odgovornošću za trgovinu i usluge</item>
    </derivirana_varijabla>
  </DomainObject.Predmet.ProtuStrankaListFormated>
  <DomainObject.Predmet.ProtuStrankaListFormatedOIB>
    <izvorni_sadrzaj>
      <item>JOZSEF 14 jednostavno društvo s ograničenom odgovornošću za trgovinu i usluge, OIB 22370052576</item>
    </izvorni_sadrzaj>
    <derivirana_varijabla naziv="DomainObject.Predmet.ProtuStrankaListFormatedOIB_1">
      <item>JOZSEF 14 jednostavno društvo s ograničenom odgovornošću za trgovinu i usluge, OIB 22370052576</item>
    </derivirana_varijabla>
  </DomainObject.Predmet.ProtuStrankaListFormatedOIB>
  <DomainObject.Predmet.ProtuStrankaListFormatedWithAdress>
    <izvorni_sadrzaj>
      <item>JOZSEF 14 jednostavno društvo s ograničenom odgovornošću za trgovinu i usluge, Vrtna 35, 31000 Osijek</item>
    </izvorni_sadrzaj>
    <derivirana_varijabla naziv="DomainObject.Predmet.ProtuStrankaListFormatedWithAdress_1">
      <item>JOZSEF 14 jednostavno društvo s ograničenom odgovornošću za trgovinu i usluge, Vrtna 35, 31000 Osijek</item>
    </derivirana_varijabla>
  </DomainObject.Predmet.ProtuStrankaListFormatedWithAdress>
  <DomainObject.Predmet.ProtuStrankaListFormatedWithAdressOIB>
    <izvorni_sadrzaj>
      <item>JOZSEF 14 jednostavno društvo s ograničenom odgovornošću za trgovinu i usluge, OIB 22370052576, Vrtna 35, 31000 Osijek</item>
    </izvorni_sadrzaj>
    <derivirana_varijabla naziv="DomainObject.Predmet.ProtuStrankaListFormatedWithAdressOIB_1">
      <item>JOZSEF 14 jednostavno društvo s ograničenom odgovornošću za trgovinu i usluge, OIB 22370052576, Vrtna 35, 31000 Osijek</item>
    </derivirana_varijabla>
  </DomainObject.Predmet.ProtuStrankaListFormatedWithAdressOIB>
  <DomainObject.Predmet.ProtuStrankaListNazivFormated>
    <izvorni_sadrzaj>
      <item>JOZSEF 14 jednostavno društvo s ograničenom odgovornošću za trgovinu i usluge</item>
    </izvorni_sadrzaj>
    <derivirana_varijabla naziv="DomainObject.Predmet.ProtuStrankaListNazivFormated_1">
      <item>JOZSEF 14 jednostavno društvo s ograničenom odgovornošću za trgovinu i usluge</item>
    </derivirana_varijabla>
  </DomainObject.Predmet.ProtuStrankaListNazivFormated>
  <DomainObject.Predmet.ProtuStrankaListNazivFormatedOIB>
    <izvorni_sadrzaj>
      <item>JOZSEF 14 jednostavno društvo s ograničenom odgovornošću za trgovinu i usluge, OIB 22370052576</item>
    </izvorni_sadrzaj>
    <derivirana_varijabla naziv="DomainObject.Predmet.ProtuStrankaListNazivFormatedOIB_1">
      <item>JOZSEF 14 jednostavno društvo s ograničenom odgovornošću za trgovinu i usluge, OIB 22370052576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JOZSEF 14 jednostavno društvo s ograničenom odgovornošću za trgovinu i usluge</izvorni_sadrzaj>
    <derivirana_varijabla naziv="DomainObject.Predmet.ProtustrankaIDrugi_1">JOZSEF 14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JOZSEF 14 jednostavno društvo s ograničenom odgovornošću za trgovinu i usluge, OIB 22370052576, Vrtna 35, 31000 Osijek</izvorni_sadrzaj>
    <derivirana_varijabla naziv="DomainObject.Predmet.ProtustrankaIDrugiAdressOIB_1">JOZSEF 14 jednostavno društvo s ograničenom odgovornošću za trgovinu i usluge, OIB 22370052576, Vrtna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JOZSEF 14 jednostavno društvo s ograničenom odgovornošću za trgovinu i usluge</item>
    </izvorni_sadrzaj>
    <derivirana_varijabla naziv="DomainObject.Predmet.SudioniciListNaziv_1">
      <item>FINA RC OSIJEK</item>
      <item>JOZSEF 14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JOZSEF 14 jednostavno društvo s ograničenom odgovornošću za trgovinu i usluge, OIB 22370052576, Vrtna 35,31000 Osijek</item>
    </izvorni_sadrzaj>
    <derivirana_varijabla naziv="DomainObject.Predmet.SudioniciListAdressOIB_1">
      <item>FINA RC OSIJEK, OIB 85821130368</item>
      <item>JOZSEF 14 jednostavno društvo s ograničenom odgovornošću za trgovinu i usluge, OIB 22370052576, Vrtna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22370052576</item>
    </izvorni_sadrzaj>
    <derivirana_varijabla naziv="DomainObject.Predmet.SudioniciListNazivOIB_1">
      <item>, OIB 85821130368</item>
      <item>, OIB 22370052576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0A614-40DA-4915-A147-9C16EE77D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2437</properties:Characters>
  <properties:Lines>92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2016-08-19T07:12:00Z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