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0c8a" w14:paraId="7a80c8a" w:rsidRDefault="00A20880" w:rsidP="00A2088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1500189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20880" w:rsidR="00AE649C" w:rsidRPr="00B76F3C">
      <w:pPr>
        <w:pStyle w:val="NormaleSPIS"/>
        <w:spacing w:after="0"/>
      </w:pPr>
    </w:p>
    <w:p w:rsidRDefault="00A20880" w:rsidP="00A20880" w:rsidR="00A2088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20880" w:rsidP="00A20880" w:rsidR="00A2088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20880" w:rsidP="00A20880" w:rsidR="00A20880" w:rsidRPr="00A2088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20880" w:rsidP="00A20880" w:rsidR="00A20880">
      <w:pPr>
        <w:spacing w:after="0"/>
        <w:jc w:val="right"/>
      </w:pPr>
      <w:r>
        <w:t>Poslovni broj: 2 St-48/2019-4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center"/>
      </w:pPr>
      <w:r>
        <w:t>U  I M E   R E P U B L I K E   H R V A T S K E</w:t>
      </w:r>
    </w:p>
    <w:p w:rsidRDefault="00A20880" w:rsidP="00A20880" w:rsidR="00A20880">
      <w:pPr>
        <w:spacing w:after="0"/>
        <w:jc w:val="center"/>
      </w:pPr>
    </w:p>
    <w:p w:rsidRDefault="00A20880" w:rsidP="00A20880" w:rsidR="00A20880">
      <w:pPr>
        <w:spacing w:after="0"/>
        <w:jc w:val="center"/>
      </w:pPr>
      <w:r>
        <w:t xml:space="preserve"> R J E Š E N J E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ANDI jednostavno društvo s ograničenom odgovornošću za trgovinu i usluge, Klokočevac, Klokočevac 87, MBS: 010104229, OIB: 04200615796, 24. travnja 2019.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center"/>
      </w:pPr>
      <w:r>
        <w:t>r i j e š i o   j e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  <w:rPr>
          <w:szCs w:val="20"/>
        </w:rPr>
      </w:pPr>
      <w:r>
        <w:tab/>
        <w:t>1. Otvara se skraćeni stečajni postupak nad dužnikom ANDI jednostavno društvo s ograničenom odgovornošću za trgovinu i usluge, Klokočevac, Klokočevac 87, MBS: 010104229, OIB: 04200615796.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  <w:r>
        <w:tab/>
        <w:t>2. Za stečajnog upravitelja imenuje se VLADIMIR BESEK iz Virovitice, Podravska 9, OIB: 38938830728.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  <w:rPr>
          <w:szCs w:val="20"/>
        </w:rPr>
      </w:pPr>
      <w:r>
        <w:tab/>
        <w:t>3. Zaključuje se skraćeni stečajni postupak nad dužnikom ANDI jednostavno društvo s ograničenom odgovornošću za trgovinu i usluge, Klokočevac, Klokočevac 87, MBS: 010104229, OIB: 04200615796.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  <w:r>
        <w:tab/>
        <w:t>4. Stečajni postupak je otvoren i zaključen s danom 24. travnja 2019. godine u 13,00 sati, kada je ovo rješenje objavljeno na e-oglasnoj ploči ovoga suda.</w:t>
      </w:r>
    </w:p>
    <w:p w:rsidRDefault="00A20880" w:rsidP="00A20880" w:rsidR="00A20880">
      <w:pPr>
        <w:pStyle w:val="Bezproreda"/>
        <w:spacing w:after="0"/>
        <w:jc w:val="both"/>
      </w:pPr>
    </w:p>
    <w:p w:rsidRDefault="00A20880" w:rsidP="00A20880" w:rsidR="00A2088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0880" w:rsidP="00A20880" w:rsidR="00A20880">
      <w:pPr>
        <w:spacing w:after="0"/>
        <w:jc w:val="both"/>
        <w:rPr>
          <w:rFonts w:cs="Times New Roman"/>
        </w:rPr>
      </w:pPr>
    </w:p>
    <w:p w:rsidRDefault="00A20880" w:rsidP="00A20880" w:rsidR="00A2088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center"/>
      </w:pPr>
      <w:r>
        <w:t>Obrazloženje</w:t>
      </w:r>
    </w:p>
    <w:p w:rsidRDefault="00A20880" w:rsidP="00A20880" w:rsidR="00A20880">
      <w:pPr>
        <w:spacing w:after="0"/>
        <w:jc w:val="center"/>
      </w:pPr>
    </w:p>
    <w:p w:rsidRDefault="00A20880" w:rsidP="00A20880" w:rsidR="00A2088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St-48/2019-2, koji je objavljen na mrežnoj stranici e-oglasna ploča Trgovačkog suda u Bjelovaru 28. veljače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0880" w:rsidP="00A20880" w:rsidR="00A20880">
      <w:pPr>
        <w:pStyle w:val="Bezproreda"/>
        <w:spacing w:after="0"/>
        <w:jc w:val="both"/>
      </w:pPr>
    </w:p>
    <w:p w:rsidRDefault="00A20880" w:rsidP="00A20880" w:rsidR="00A2088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20880" w:rsidP="00A20880" w:rsidR="00A20880">
      <w:pPr>
        <w:spacing w:after="0"/>
        <w:ind w:firstLine="851"/>
        <w:jc w:val="both"/>
      </w:pPr>
    </w:p>
    <w:p w:rsidRDefault="00A20880" w:rsidP="00A20880" w:rsidR="00A20880">
      <w:pPr>
        <w:spacing w:after="0"/>
        <w:jc w:val="center"/>
      </w:pPr>
      <w:r>
        <w:t>U Bjelovaru 24. travnja 2019.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ind w:firstLine="720" w:left="4320"/>
      </w:pPr>
      <w:r>
        <w:t>SUDSKI SAVJETNIK</w:t>
      </w:r>
    </w:p>
    <w:p w:rsidRDefault="00A20880" w:rsidP="00A20880" w:rsidR="00A20880">
      <w:pPr>
        <w:spacing w:after="0"/>
        <w:ind w:firstLine="4111"/>
      </w:pPr>
      <w:r>
        <w:tab/>
        <w:t xml:space="preserve">     MIROSLAV LOVREKOVIĆ, v.r.</w:t>
      </w:r>
    </w:p>
    <w:p w:rsidRDefault="00A20880" w:rsidP="00A20880" w:rsidR="00A2088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20880" w:rsidP="00A20880" w:rsidR="00A2088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20880" w:rsidP="00A20880" w:rsidR="00A2088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20880">
      <w:pPr>
        <w:spacing w:after="0"/>
        <w:jc w:val="both"/>
      </w:pPr>
    </w:p>
    <w:p w:rsidRDefault="00A20880" w:rsidP="00A20880" w:rsidR="00AE649C" w:rsidRPr="00A2088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20880" w:rsidR="00AE649C" w:rsidRPr="00A2088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6460752"/>
      <w:docPartObj>
        <w:docPartGallery w:val="Page Numbers (Top of Page)"/>
        <w:docPartUnique/>
      </w:docPartObj>
    </w:sdtPr>
    <w:sdtContent>
      <w:p w:rsidRDefault="00A20880" w:rsidP="00A20880" w:rsidR="00A2088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20880" w:rsidP="00A20880" w:rsidR="008333A9">
    <w:pPr>
      <w:spacing w:after="0"/>
      <w:jc w:val="right"/>
    </w:pPr>
    <w:r>
      <w:t>Poslovni broj: 2 St-48/2019-4</w:t>
    </w:r>
  </w:p>
  <w:p w:rsidRDefault="00A20880" w:rsidP="00A20880" w:rsidR="00A2088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88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80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00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St-48/2019-4</izvorni_sadrzaj>
    <derivirana_varijabla naziv="DomainObject.Oznaka_1">St-48/2019-4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 jednostavno društvo s ograničenom odgovornošću za  trgovinu i usluge</izvorni_sadrzaj>
    <derivirana_varijabla naziv="DomainObject.Predmet.ProtustrankaFormated_1">  ANDI jednostavno društvo s ograničenom odgovornošću za  trgovinu i usluge</derivirana_varijabla>
  </DomainObject.Predmet.ProtustrankaFormated>
  <DomainObject.Predmet.ProtustrankaFormatedOIB>
    <izvorni_sadrzaj>  ANDI jednostavno društvo s ograničenom odgovornošću za  trgovinu i usluge, OIB 04200615796</izvorni_sadrzaj>
    <derivirana_varijabla naziv="DomainObject.Predmet.ProtustrankaFormatedOIB_1">  ANDI jednostavno društvo s ograničenom odgovornošću za  trgovinu i usluge, OIB 04200615796</derivirana_varijabla>
  </DomainObject.Predmet.ProtustrankaFormatedOIB>
  <DomainObject.Predmet.ProtustrankaFormatedWithAdress>
    <izvorni_sadrzaj> ANDI jednostavno društvo s ograničenom odgovornošću za  trgovinu i usluge, Klokočevac 87, 43211 Klokočevac</izvorni_sadrzaj>
    <derivirana_varijabla naziv="DomainObject.Predmet.ProtustrankaFormatedWithAdress_1"> ANDI jednostavno društvo s ograničenom odgovornošću za  trgovinu i usluge, Klokočevac 87, 43211 Klokočevac</derivirana_varijabla>
  </DomainObject.Predmet.ProtustrankaFormatedWithAdress>
  <DomainObject.Predmet.ProtustrankaFormatedWithAdressOIB>
    <izvorni_sadrzaj> ANDI jednostavno društvo s ograničenom odgovornošću za  trgovinu i usluge, OIB 04200615796, Klokočevac 87, 43211 Klokočevac</izvorni_sadrzaj>
    <derivirana_varijabla naziv="DomainObject.Predmet.ProtustrankaFormatedWithAdressOIB_1"> ANDI jednostavno društvo s ograničenom odgovornošću za  trgovinu i usluge, OIB 04200615796, Klokočevac 87, 43211 Klokočevac</derivirana_varijabla>
  </DomainObject.Predmet.ProtustrankaFormatedWithAdressOIB>
  <DomainObject.Predmet.ProtustrankaWithAdress>
    <izvorni_sadrzaj>ANDI jednostavno društvo s ograničenom odgovornošću za  trgovinu i usluge Klokočevac 87, 43211 Klokočevac</izvorni_sadrzaj>
    <derivirana_varijabla naziv="DomainObject.Predmet.ProtustrankaWithAdress_1">ANDI jednostavno društvo s ograničenom odgovornošću za  trgovinu i usluge Klokočevac 87, 43211 Klokočevac</derivirana_varijabla>
  </DomainObject.Predmet.ProtustrankaWithAdress>
  <DomainObject.Predmet.ProtustrankaWithAdressOIB>
    <izvorni_sadrzaj>ANDI jednostavno društvo s ograničenom odgovornošću za  trgovinu i usluge, OIB 04200615796, Klokočevac 87, 43211 Klokočevac</izvorni_sadrzaj>
    <derivirana_varijabla naziv="DomainObject.Predmet.ProtustrankaWithAdressOIB_1">ANDI jednostavno društvo s ograničenom odgovornošću za  trgovinu i usluge, OIB 04200615796, Klokočevac 87, 43211 Klokočevac</derivirana_varijabla>
  </DomainObject.Predmet.ProtustrankaWithAdressOIB>
  <DomainObject.Predmet.ProtustrankaNazivFormated>
    <izvorni_sadrzaj>ANDI jednostavno društvo s ograničenom odgovornošću za  trgovinu i usluge</izvorni_sadrzaj>
    <derivirana_varijabla naziv="DomainObject.Predmet.ProtustrankaNazivFormated_1">ANDI jednostavno društvo s ograničenom odgovornošću za  trgovinu i usluge</derivirana_varijabla>
  </DomainObject.Predmet.ProtustrankaNazivFormated>
  <DomainObject.Predmet.ProtustrankaNazivFormatedOIB>
    <izvorni_sadrzaj>ANDI jednostavno društvo s ograničenom odgovornošću za  trgovinu i usluge, OIB 04200615796</izvorni_sadrzaj>
    <derivirana_varijabla naziv="DomainObject.Predmet.ProtustrankaNazivFormatedOIB_1">ANDI jednostavno društvo s ograničenom odgovornošću za  trgovinu i usluge, OIB 04200615796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ANDI jednostavno društvo s ograničenom odgovornošću za  trgovinu i usluge</item>
    </izvorni_sadrzaj>
    <derivirana_varijabla naziv="DomainObject.Predmet.ProtuStrankaListFormated_1">
      <item>ANDI jednostavno društvo s ograničenom odgovornošću za  trgovinu i usluge</item>
    </derivirana_varijabla>
  </DomainObject.Predmet.ProtuStrankaListFormated>
  <DomainObject.Predmet.ProtuStrankaListFormatedOIB>
    <izvorni_sadrzaj>
      <item>ANDI jednostavno društvo s ograničenom odgovornošću za  trgovinu i usluge, OIB 04200615796</item>
    </izvorni_sadrzaj>
    <derivirana_varijabla naziv="DomainObject.Predmet.ProtuStrankaListFormatedOIB_1">
      <item>ANDI jednostavno društvo s ograničenom odgovornošću za  trgovinu i usluge, OIB 04200615796</item>
    </derivirana_varijabla>
  </DomainObject.Predmet.ProtuStrankaListFormatedOIB>
  <DomainObject.Predmet.ProtuStrankaListFormatedWithAdress>
    <izvorni_sadrzaj>
      <item>ANDI jednostavno društvo s ograničenom odgovornošću za  trgovinu i usluge, Klokočevac 87, 43211 Klokočevac</item>
    </izvorni_sadrzaj>
    <derivirana_varijabla naziv="DomainObject.Predmet.ProtuStrankaListFormatedWithAdress_1">
      <item>ANDI jednostavno društvo s ograničenom odgovornošću za  trgovinu i usluge, Klokočevac 87, 43211 Klokočevac</item>
    </derivirana_varijabla>
  </DomainObject.Predmet.ProtuStrankaListFormatedWithAdress>
  <DomainObject.Predmet.ProtuStrankaListFormatedWithAdressOIB>
    <izvorni_sadrzaj>
      <item>ANDI jednostavno društvo s ograničenom odgovornošću za  trgovinu i usluge, OIB 04200615796, Klokočevac 87, 43211 Klokočevac</item>
    </izvorni_sadrzaj>
    <derivirana_varijabla naziv="DomainObject.Predmet.ProtuStrankaListFormatedWithAdressOIB_1">
      <item>ANDI jednostavno društvo s ograničenom odgovornošću za  trgovinu i usluge, OIB 04200615796, Klokočevac 87, 43211 Klokočevac</item>
    </derivirana_varijabla>
  </DomainObject.Predmet.ProtuStrankaListFormatedWithAdressOIB>
  <DomainObject.Predmet.ProtuStrankaListNazivFormated>
    <izvorni_sadrzaj>
      <item>ANDI jednostavno društvo s ograničenom odgovornošću za  trgovinu i usluge</item>
    </izvorni_sadrzaj>
    <derivirana_varijabla naziv="DomainObject.Predmet.ProtuStrankaListNazivFormated_1">
      <item>ANDI jednostavno društvo s ograničenom odgovornošću za  trgovinu i usluge</item>
    </derivirana_varijabla>
  </DomainObject.Predmet.ProtuStrankaListNazivFormated>
  <DomainObject.Predmet.ProtuStrankaListNazivFormatedOIB>
    <izvorni_sadrzaj>
      <item>ANDI jednostavno društvo s ograničenom odgovornošću za  trgovinu i usluge, OIB 04200615796</item>
    </izvorni_sadrzaj>
    <derivirana_varijabla naziv="DomainObject.Predmet.ProtuStrankaListNazivFormatedOIB_1">
      <item>ANDI jednostavno društvo s ograničenom odgovornošću za  trgovinu i usluge, OIB 04200615796</item>
    </derivirana_varijabla>
  </DomainObject.Predmet.ProtuStrankaListNazivFormatedOIB>
  <DomainObject.Predmet.OstaliListFormated>
    <izvorni_sadrzaj>
      <item>Anđela Gogić</item>
    </izvorni_sadrzaj>
    <derivirana_varijabla naziv="DomainObject.Predmet.OstaliListFormated_1">
      <item>Anđela Gogić</item>
    </derivirana_varijabla>
  </DomainObject.Predmet.OstaliListFormated>
  <DomainObject.Predmet.OstaliListFormatedOIB>
    <izvorni_sadrzaj>
      <item>Anđela Gogić, OIB 87433824177</item>
    </izvorni_sadrzaj>
    <derivirana_varijabla naziv="DomainObject.Predmet.OstaliListFormatedOIB_1">
      <item>Anđela Gogić, OIB 87433824177</item>
    </derivirana_varijabla>
  </DomainObject.Predmet.OstaliListFormatedOIB>
  <DomainObject.Predmet.OstaliListFormatedWithAdress>
    <izvorni_sadrzaj>
      <item>Anđela Gogić, Klokočevac 87, 43211 Klokočevac</item>
    </izvorni_sadrzaj>
    <derivirana_varijabla naziv="DomainObject.Predmet.OstaliListFormatedWithAdress_1">
      <item>Anđela Gogić, Klokočevac 87, 43211 Klokočevac</item>
    </derivirana_varijabla>
  </DomainObject.Predmet.OstaliListFormatedWithAdress>
  <DomainObject.Predmet.OstaliListFormatedWithAdressOIB>
    <izvorni_sadrzaj>
      <item>Anđela Gogić, OIB 87433824177, Klokočevac 87, 43211 Klokočevac</item>
    </izvorni_sadrzaj>
    <derivirana_varijabla naziv="DomainObject.Predmet.OstaliListFormatedWithAdressOIB_1">
      <item>Anđela Gogić, OIB 87433824177, Klokočevac 87, 43211 Klokočevac</item>
    </derivirana_varijabla>
  </DomainObject.Predmet.OstaliListFormatedWithAdressOIB>
  <DomainObject.Predmet.OstaliListNazivFormated>
    <izvorni_sadrzaj>
      <item>Anđela Gogić</item>
    </izvorni_sadrzaj>
    <derivirana_varijabla naziv="DomainObject.Predmet.OstaliListNazivFormated_1">
      <item>Anđela Gogić</item>
    </derivirana_varijabla>
  </DomainObject.Predmet.OstaliListNazivFormated>
  <DomainObject.Predmet.OstaliListNazivFormatedOIB>
    <izvorni_sadrzaj>
      <item>Anđela Gogić, OIB 87433824177</item>
    </izvorni_sadrzaj>
    <derivirana_varijabla naziv="DomainObject.Predmet.OstaliListNazivFormatedOIB_1">
      <item>Anđela Gogić, OIB 87433824177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St-48/2019-4</izvorni_sadrzaj>
    <derivirana_varijabla naziv="DomainObject.PoslovniBrojDokumenta_1">St-48/2019-4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ANDI jednostavno društvo s ograničenom odgovornošću za  trgovinu i usluge</izvorni_sadrzaj>
    <derivirana_varijabla naziv="DomainObject.Predmet.ProtustrankaIDrugi_1">ANDI jednostavno društvo s ograničenom odgovornošću za 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ANDI jednostavno društvo s ograničenom odgovornošću za  trgovinu i usluge, OIB 04200615796, Klokočevac 87, 43211 Klokočevac</izvorni_sadrzaj>
    <derivirana_varijabla naziv="DomainObject.Predmet.ProtustrankaIDrugiAdressOIB_1">ANDI jednostavno društvo s ograničenom odgovornošću za  trgovinu i usluge, OIB 04200615796, Klokočevac 87, 43211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ANDI jednostavno društvo s ograničenom odgovornošću za  trgovinu i usluge</item>
      <item>Anđela Gogić</item>
    </izvorni_sadrzaj>
    <derivirana_varijabla naziv="DomainObject.Predmet.SudioniciListNaziv_1">
      <item>FINA, RC ZAGREB, Podružnica BJELOVAR</item>
      <item>ANDI jednostavno društvo s ograničenom odgovornošću za  trgovinu i usluge</item>
      <item>Anđela Gogić</item>
    </derivirana_varijabla>
  </DomainObject.Predmet.SudioniciListNaziv>
  <DomainObject.Predmet.SudioniciListAdressOIB>
    <izvorni_sadrzaj>
      <item>FINA, RC ZAGREB, Podružnica BJELOVAR, OIB 85821130368, F. Supila 4,43000 Bjelovar</item>
      <item>ANDI jednostavno društvo s ograničenom odgovornošću za  trgovinu i usluge, OIB 04200615796, Klokočevac 87,43211 Klokočevac</item>
      <item>Anđela Gogić, OIB 87433824177, Klokočevac 87,43211 Klokočevac</item>
    </izvorni_sadrzaj>
    <derivirana_varijabla naziv="DomainObject.Predmet.SudioniciListAdressOIB_1">
      <item>FINA, RC ZAGREB, Podružnica BJELOVAR, OIB 85821130368, F. Supila 4,43000 Bjelovar</item>
      <item>ANDI jednostavno društvo s ograničenom odgovornošću za  trgovinu i usluge, OIB 04200615796, Klokočevac 87,43211 Klokočevac</item>
      <item>Anđela Gogić, OIB 87433824177, Klokočevac 87,43211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6223A-64D3-4B18-9000-D27D0EAF8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3596</properties:Characters>
  <properties:Lines>95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