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01eb" w14:paraId="14901eb" w:rsidRDefault="001370E1" w:rsidP="00805173" w:rsidR="00FC3D7A" w:rsidRPr="00805173">
      <w:pPr>
        <w:pStyle w:val="Bezproreda"/>
        <w:jc w:val="right"/>
        <w15:collapsed w:val="false"/>
      </w:pPr>
      <w:bookmarkStart w:name="_GoBack" w:id="0"/>
      <w:bookmarkEnd w:id="0"/>
      <w:r w:rsidRPr="00805173">
        <w:t>9St-</w:t>
      </w:r>
      <w:r w:rsidR="00010651">
        <w:t>7/2017</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w:t>
      </w:r>
      <w:r w:rsidR="00010651">
        <w:t xml:space="preserve">P2 d.o.o. iz Šibenika, Vrpoljački put 26, OIB: 20198785451 </w:t>
      </w:r>
      <w:r w:rsidRPr="00805173">
        <w:t xml:space="preserve">, dana </w:t>
      </w:r>
      <w:r w:rsidR="00357986">
        <w:t>13</w:t>
      </w:r>
      <w:r w:rsidRPr="00805173">
        <w:t>.</w:t>
      </w:r>
      <w:r w:rsidR="00B2747C">
        <w:t xml:space="preserve"> Studenog 2017.</w:t>
      </w:r>
      <w:r w:rsidRPr="00805173">
        <w:t xml:space="preserve">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010651">
        <w:t>P2 d.o.o. iz Šibenika, Vrpoljački put 26, OIB: 20198785451</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B2747C" w:rsidP="00805173" w:rsidR="00FC3D7A" w:rsidRPr="00805173">
      <w:pPr>
        <w:pStyle w:val="Bezproreda"/>
        <w:jc w:val="center"/>
        <w:rPr>
          <w:u w:val="single"/>
        </w:rPr>
      </w:pPr>
      <w:r>
        <w:rPr>
          <w:u w:val="single"/>
        </w:rPr>
        <w:t xml:space="preserve">14. veljače </w:t>
      </w:r>
      <w:r w:rsidR="00225BD8" w:rsidRPr="00805173">
        <w:rPr>
          <w:u w:val="single"/>
        </w:rPr>
        <w:t xml:space="preserve"> 2017</w:t>
      </w:r>
      <w:r w:rsidR="008963C6" w:rsidRPr="00805173">
        <w:rPr>
          <w:u w:val="single"/>
        </w:rPr>
        <w:t xml:space="preserve">. Godine u </w:t>
      </w:r>
      <w:r w:rsidR="00010651">
        <w:rPr>
          <w:u w:val="single"/>
        </w:rPr>
        <w:t>09.5</w:t>
      </w:r>
      <w:r>
        <w:rPr>
          <w:u w:val="single"/>
        </w:rPr>
        <w:t>0</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010651">
        <w:t>Vinka Kurtaj iz Šibenika, Branitelja domovinskog rata 2/A, OIB: 72658741932</w:t>
      </w:r>
      <w:r w:rsidRPr="00805173">
        <w:t xml:space="preserve"> 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Naređuje se zastupniku po zakonu dužnika</w:t>
      </w:r>
      <w:r w:rsidR="009B18D9" w:rsidRPr="00805173">
        <w:t xml:space="preserve"> </w:t>
      </w:r>
      <w:r w:rsidR="00010651">
        <w:t xml:space="preserve"> Vinka Kurtaj iz Šibenika, Branitelja domovinskog rata 2/A, OIB: 72658741932 </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B2747C">
        <w:t>05. siječnja 2017</w:t>
      </w:r>
      <w:r w:rsidRPr="00805173">
        <w:t>. godine predložio otvaranje stečajnog postupka nad dužnikom</w:t>
      </w:r>
      <w:r w:rsidR="00986370" w:rsidRPr="00805173">
        <w:t xml:space="preserve"> </w:t>
      </w:r>
      <w:r w:rsidR="00010651">
        <w:t>P2 d.o.o. iz Šibenika, Vrpoljački put 26, OIB: 20198785451</w:t>
      </w:r>
      <w:r w:rsidR="008963C6" w:rsidRPr="00805173">
        <w:t xml:space="preserve">. </w:t>
      </w:r>
      <w:r w:rsidRPr="00805173">
        <w:t xml:space="preserve">U prijedlogu se u bitnome navodi i </w:t>
      </w:r>
      <w:r w:rsidR="009B18D9" w:rsidRPr="00805173">
        <w:t xml:space="preserve">iz njega proizlazi da obzirom dužnik na dan </w:t>
      </w:r>
      <w:r w:rsidR="00010651">
        <w:t>30. Prosinca 2016</w:t>
      </w:r>
      <w:r w:rsidR="009B18D9" w:rsidRPr="00805173">
        <w:t xml:space="preserve">.g. ima u očevidniku redoslijeda osnova za plaćanje evidentirane neizvršene osnove za plaćanje u neprekinutom razdoblju od 120 dana, u ukupnom iznosu od </w:t>
      </w:r>
      <w:r w:rsidR="00010651">
        <w:t>108.157,16</w:t>
      </w:r>
      <w:r w:rsidR="009B18D9" w:rsidRPr="00805173">
        <w:t xml:space="preserve"> kuna, te ima </w:t>
      </w:r>
      <w:r w:rsidR="00010651">
        <w:t>jednog zaposlenog</w:t>
      </w:r>
      <w:r w:rsidR="009B18D9" w:rsidRPr="00805173">
        <w:t xml:space="preserve">,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357986">
        <w:t>13</w:t>
      </w:r>
      <w:r w:rsidR="00B2747C">
        <w:t>. Siječnja 2017</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6A7422" w:rsidP="00805173" w:rsidR="00FC3D7A" w:rsidRPr="00805173">
      <w:pPr>
        <w:pStyle w:val="Bezproreda"/>
        <w:jc w:val="right"/>
      </w:pPr>
      <w:r w:rsidRPr="00805173">
        <w:t>Terezija Goreta</w:t>
      </w:r>
      <w:r w:rsidR="00357986">
        <w:t>, v.r.</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pPr>
        <w:pStyle w:val="Bezproreda"/>
      </w:pPr>
      <w:r w:rsidRPr="00805173">
        <w:t>-</w:t>
      </w:r>
      <w:r w:rsidRPr="00805173">
        <w:tab/>
        <w:t>zakonskom zastupniku dužnika</w:t>
      </w:r>
    </w:p>
    <w:p w:rsidRDefault="00357986" w:rsidP="00805173" w:rsidR="00357986"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08D" w:rsidP="00437E85" w:rsidR="002C008D">
      <w:r>
        <w:separator/>
      </w:r>
    </w:p>
  </w:endnote>
  <w:endnote w:id="0" w:type="continuationSeparator">
    <w:p w:rsidRDefault="002C008D" w:rsidP="00437E85" w:rsidR="002C00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08D" w:rsidP="00437E85" w:rsidR="002C008D">
      <w:r>
        <w:separator/>
      </w:r>
    </w:p>
  </w:footnote>
  <w:footnote w:id="0" w:type="continuationSeparator">
    <w:p w:rsidRDefault="002C008D" w:rsidP="00437E85" w:rsidR="002C00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4B28FF">
          <w:rPr>
            <w:noProof/>
          </w:rPr>
          <w:t>3</w:t>
        </w:r>
        <w:r>
          <w:fldChar w:fldCharType="end"/>
        </w:r>
        <w:r>
          <w:t xml:space="preserve">                              </w:t>
        </w:r>
        <w:r w:rsidR="009B18D9">
          <w:t xml:space="preserve">                         9St-</w:t>
        </w:r>
        <w:r w:rsidR="00010651">
          <w:t>7</w:t>
        </w:r>
        <w:r w:rsidR="00B2747C">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10651"/>
    <w:rsid w:val="0003317B"/>
    <w:rsid w:val="000D360E"/>
    <w:rsid w:val="001370E1"/>
    <w:rsid w:val="00225BD8"/>
    <w:rsid w:val="002C008D"/>
    <w:rsid w:val="002E60B2"/>
    <w:rsid w:val="002F196A"/>
    <w:rsid w:val="00334CE5"/>
    <w:rsid w:val="00357986"/>
    <w:rsid w:val="00370F75"/>
    <w:rsid w:val="00437E85"/>
    <w:rsid w:val="0046158D"/>
    <w:rsid w:val="004B28FF"/>
    <w:rsid w:val="004F20A0"/>
    <w:rsid w:val="005F26AE"/>
    <w:rsid w:val="00624990"/>
    <w:rsid w:val="006A7422"/>
    <w:rsid w:val="00702564"/>
    <w:rsid w:val="00795F18"/>
    <w:rsid w:val="00805173"/>
    <w:rsid w:val="008963C6"/>
    <w:rsid w:val="00902476"/>
    <w:rsid w:val="009277A1"/>
    <w:rsid w:val="00932059"/>
    <w:rsid w:val="00986370"/>
    <w:rsid w:val="009B18D9"/>
    <w:rsid w:val="00A920B7"/>
    <w:rsid w:val="00B2747C"/>
    <w:rsid w:val="00BE67B0"/>
    <w:rsid w:val="00C27859"/>
    <w:rsid w:val="00D155DA"/>
    <w:rsid w:val="00E154E2"/>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B28FF"/>
    <w:rPr>
      <w:color w:val="808080"/>
      <w:bdr w:space="0" w:sz="0" w:color="auto" w:val="none"/>
      <w:shd w:fill="auto" w:color="auto" w:val="clear"/>
    </w:rPr>
  </w:style>
  <w:style w:customStyle="true" w:styleId="eSPISCCParagraphDefaultFont" w:type="character">
    <w:name w:val="eSPIS_CC_Paragraph Default Font"/>
    <w:basedOn w:val="Zadanifontodlomka"/>
    <w:rsid w:val="004B28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28FF"/>
    <w:rPr>
      <w:bdr w:space="0" w:sz="0" w:color="auto" w:val="none"/>
      <w:shd w:fill="FFFFCC" w:color="auto" w:val="clear"/>
      <w:lang w:val="hr-HR"/>
    </w:rPr>
  </w:style>
  <w:style w:customStyle="true" w:styleId="PozadinaSvijetloCrvena" w:type="character">
    <w:name w:val="Pozadina_SvijetloCrvena"/>
    <w:basedOn w:val="eSPISCCParagraphDefaultFont"/>
    <w:rsid w:val="004B28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28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B28FF"/>
    <w:rPr>
      <w:color w:val="808080"/>
      <w:bdr w:color="auto" w:space="0" w:sz="0" w:val="none"/>
      <w:shd w:color="auto" w:fill="auto" w:val="clear"/>
    </w:rPr>
  </w:style>
  <w:style w:customStyle="1" w:styleId="eSPISCCParagraphDefaultFont" w:type="character">
    <w:name w:val="eSPIS_CC_Paragraph Default Font"/>
    <w:basedOn w:val="Zadanifontodlomka"/>
    <w:rsid w:val="004B28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8FF"/>
    <w:rPr>
      <w:bdr w:color="auto" w:space="0" w:sz="0" w:val="none"/>
      <w:shd w:color="auto" w:fill="FFFFCC" w:val="clear"/>
      <w:lang w:val="hr-HR"/>
    </w:rPr>
  </w:style>
  <w:style w:customStyle="1" w:styleId="PozadinaSvijetloCrvena" w:type="character">
    <w:name w:val="Pozadina_SvijetloCrvena"/>
    <w:basedOn w:val="eSPISCCParagraphDefaultFont"/>
    <w:rsid w:val="004B28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28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P2 d.o.o. za usluge</izvorni_sadrzaj>
    <derivirana_varijabla naziv="DomainObject.Predmet.ProtustrankaFormated_1">  P2 d.o.o. za usluge</derivirana_varijabla>
  </DomainObject.Predmet.ProtustrankaFormated>
  <DomainObject.Predmet.ProtustrankaFormatedOIB>
    <izvorni_sadrzaj>  P2 d.o.o. za usluge, OIB 20198785451</izvorni_sadrzaj>
    <derivirana_varijabla naziv="DomainObject.Predmet.ProtustrankaFormatedOIB_1">  P2 d.o.o. za usluge, OIB 20198785451</derivirana_varijabla>
  </DomainObject.Predmet.ProtustrankaFormatedOIB>
  <DomainObject.Predmet.ProtustrankaFormatedWithAdress>
    <izvorni_sadrzaj> P2 d.o.o. za usluge, Vrpoljački put 26, 22000 Šibenik</izvorni_sadrzaj>
    <derivirana_varijabla naziv="DomainObject.Predmet.ProtustrankaFormatedWithAdress_1"> P2 d.o.o. za usluge, Vrpoljački put 26, 22000 Šibenik</derivirana_varijabla>
  </DomainObject.Predmet.ProtustrankaFormatedWithAdress>
  <DomainObject.Predmet.ProtustrankaFormatedWithAdressOIB>
    <izvorni_sadrzaj> P2 d.o.o. za usluge, OIB 20198785451, Vrpoljački put 26, 22000 Šibenik</izvorni_sadrzaj>
    <derivirana_varijabla naziv="DomainObject.Predmet.ProtustrankaFormatedWithAdressOIB_1"> P2 d.o.o. za usluge, OIB 20198785451, Vrpoljački put 26, 22000 Šibenik</derivirana_varijabla>
  </DomainObject.Predmet.ProtustrankaFormatedWithAdressOIB>
  <DomainObject.Predmet.ProtustrankaWithAdress>
    <izvorni_sadrzaj>P2 d.o.o. za usluge Vrpoljački put 26, 22000 Šibenik</izvorni_sadrzaj>
    <derivirana_varijabla naziv="DomainObject.Predmet.ProtustrankaWithAdress_1">P2 d.o.o. za usluge Vrpoljački put 26, 22000 Šibenik</derivirana_varijabla>
  </DomainObject.Predmet.ProtustrankaWithAdress>
  <DomainObject.Predmet.ProtustrankaWithAdressOIB>
    <izvorni_sadrzaj>P2 d.o.o. za usluge, OIB 20198785451, Vrpoljački put 26, 22000 Šibenik</izvorni_sadrzaj>
    <derivirana_varijabla naziv="DomainObject.Predmet.ProtustrankaWithAdressOIB_1">P2 d.o.o. za usluge, OIB 20198785451, Vrpoljački put 26, 22000 Šibenik</derivirana_varijabla>
  </DomainObject.Predmet.ProtustrankaWithAdressOIB>
  <DomainObject.Predmet.ProtustrankaNazivFormated>
    <izvorni_sadrzaj>P2 d.o.o. za usluge</izvorni_sadrzaj>
    <derivirana_varijabla naziv="DomainObject.Predmet.ProtustrankaNazivFormated_1">P2 d.o.o. za usluge</derivirana_varijabla>
  </DomainObject.Predmet.ProtustrankaNazivFormated>
  <DomainObject.Predmet.ProtustrankaNazivFormatedOIB>
    <izvorni_sadrzaj>P2 d.o.o. za usluge, OIB 20198785451</izvorni_sadrzaj>
    <derivirana_varijabla naziv="DomainObject.Predmet.ProtustrankaNazivFormatedOIB_1">P2 d.o.o. za usluge, OIB 20198785451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P2 d.o.o. za usluge</item>
    </izvorni_sadrzaj>
    <derivirana_varijabla naziv="DomainObject.Predmet.ProtuStrankaListFormated_1">
      <item>P2 d.o.o. za usluge</item>
    </derivirana_varijabla>
  </DomainObject.Predmet.ProtuStrankaListFormated>
  <DomainObject.Predmet.ProtuStrankaListFormatedOIB>
    <izvorni_sadrzaj>
      <item>P2 d.o.o. za usluge, OIB 20198785451</item>
    </izvorni_sadrzaj>
    <derivirana_varijabla naziv="DomainObject.Predmet.ProtuStrankaListFormatedOIB_1">
      <item>P2 d.o.o. za usluge, OIB 20198785451</item>
    </derivirana_varijabla>
  </DomainObject.Predmet.ProtuStrankaListFormatedOIB>
  <DomainObject.Predmet.ProtuStrankaListFormatedWithAdress>
    <izvorni_sadrzaj>
      <item>P2 d.o.o. za usluge, Vrpoljački put 26, 22000 Šibenik</item>
    </izvorni_sadrzaj>
    <derivirana_varijabla naziv="DomainObject.Predmet.ProtuStrankaListFormatedWithAdress_1">
      <item>P2 d.o.o. za usluge, Vrpoljački put 26, 22000 Šibenik</item>
    </derivirana_varijabla>
  </DomainObject.Predmet.ProtuStrankaListFormatedWithAdress>
  <DomainObject.Predmet.ProtuStrankaListFormatedWithAdressOIB>
    <izvorni_sadrzaj>
      <item>P2 d.o.o. za usluge, OIB 20198785451, Vrpoljački put 26, 22000 Šibenik</item>
    </izvorni_sadrzaj>
    <derivirana_varijabla naziv="DomainObject.Predmet.ProtuStrankaListFormatedWithAdressOIB_1">
      <item>P2 d.o.o. za usluge, OIB 20198785451, Vrpoljački put 26, 22000 Šibenik</item>
    </derivirana_varijabla>
  </DomainObject.Predmet.ProtuStrankaListFormatedWithAdressOIB>
  <DomainObject.Predmet.ProtuStrankaListNazivFormated>
    <izvorni_sadrzaj>
      <item>P2 d.o.o. za usluge</item>
    </izvorni_sadrzaj>
    <derivirana_varijabla naziv="DomainObject.Predmet.ProtuStrankaListNazivFormated_1">
      <item>P2 d.o.o. za usluge</item>
    </derivirana_varijabla>
  </DomainObject.Predmet.ProtuStrankaListNazivFormated>
  <DomainObject.Predmet.ProtuStrankaListNazivFormatedOIB>
    <izvorni_sadrzaj>
      <item>P2 d.o.o. za usluge, OIB 20198785451</item>
    </izvorni_sadrzaj>
    <derivirana_varijabla naziv="DomainObject.Predmet.ProtuStrankaListNazivFormatedOIB_1">
      <item>P2 d.o.o. za usluge, OIB 20198785451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P2 d.o.o. za usluge</izvorni_sadrzaj>
    <derivirana_varijabla naziv="DomainObject.Predmet.ProtustrankaIDrugi_1">P2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P2 d.o.o. za usluge, OIB 20198785451, Vrpoljački put 26, 22000 Šibenik</izvorni_sadrzaj>
    <derivirana_varijabla naziv="DomainObject.Predmet.ProtustrankaIDrugiAdressOIB_1">P2 d.o.o. za usluge, OIB 20198785451, Vrpoljački put 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P2 d.o.o. za usluge</item>
    </izvorni_sadrzaj>
    <derivirana_varijabla naziv="DomainObject.Predmet.SudioniciListNaziv_1">
      <item>FINA - Podružnica Šibenik</item>
      <item>P2 d.o.o. za usluge</item>
    </derivirana_varijabla>
  </DomainObject.Predmet.SudioniciListNaziv>
  <DomainObject.Predmet.SudioniciListAdressOIB>
    <izvorni_sadrzaj>
      <item>FINA - Podružnica Šibenik, OIB 85821130368, Perivoj L. Marune 1,22000 Šibenik</item>
      <item>P2 d.o.o. za usluge, OIB 20198785451, Vrpoljački put 26,22000 Šibenik</item>
    </izvorni_sadrzaj>
    <derivirana_varijabla naziv="DomainObject.Predmet.SudioniciListAdressOIB_1">
      <item>FINA - Podružnica Šibenik, OIB 85821130368, Perivoj L. Marune 1,22000 Šibenik</item>
      <item>P2 d.o.o. za usluge, OIB 20198785451, Vrpoljački put 26,22000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20198785451</item>
    </izvorni_sadrzaj>
    <derivirana_varijabla naziv="DomainObject.Predmet.SudioniciListNazivOIB_1">
      <item>, OIB 85821130368</item>
      <item>, OIB 20198785451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5515</properties:Characters>
  <properties:Lines>130</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2017-01-11T12:51:00Z</dcterms:created>
  <dc:creator>Terezija Goreta</dc:creator>
  <cp:lastModifiedBy>Marina Gulin</cp:lastModifiedBy>
  <cp:lastPrinted>2017-01-13T09:17:00Z</cp:lastPrinted>
  <dcterms:modified xmlns:xsi="http://www.w3.org/2001/XMLSchema-instance" xsi:type="dcterms:W3CDTF">2017-01-13T09:43:00Z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