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6f8c" w14:paraId="2056f8c" w:rsidRDefault="00754D6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4D64">
        <w:rPr>
          <w:rFonts w:cs="Times New Roman" w:eastAsia="Times New Roman"/>
          <w:b/>
          <w:lang w:eastAsia="hr-HR"/>
        </w:rPr>
        <w:t>REPUBLIKA HRVATSKA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4D64">
        <w:rPr>
          <w:rFonts w:cs="Times New Roman" w:eastAsia="Times New Roman"/>
          <w:b/>
          <w:lang w:eastAsia="hr-HR"/>
        </w:rPr>
        <w:t xml:space="preserve">TRGOVAČKI SUD U SPLITU      </w:t>
      </w:r>
      <w:r w:rsidRPr="00754D64">
        <w:rPr>
          <w:rFonts w:cs="Times New Roman" w:eastAsia="Times New Roman"/>
          <w:lang w:eastAsia="hr-HR"/>
        </w:rPr>
        <w:t xml:space="preserve">   </w:t>
      </w:r>
      <w:r w:rsidRPr="00754D64">
        <w:rPr>
          <w:rFonts w:cs="Times New Roman" w:eastAsia="Times New Roman"/>
          <w:lang w:eastAsia="hr-HR"/>
        </w:rPr>
        <w:tab/>
      </w:r>
      <w:r w:rsidRPr="00754D64">
        <w:rPr>
          <w:rFonts w:cs="Times New Roman" w:eastAsia="Times New Roman"/>
          <w:lang w:eastAsia="hr-HR"/>
        </w:rPr>
        <w:tab/>
        <w:t xml:space="preserve">                     </w:t>
      </w:r>
      <w:r w:rsidRPr="00754D64">
        <w:rPr>
          <w:rFonts w:cs="Times New Roman" w:eastAsia="Times New Roman"/>
          <w:b/>
          <w:lang w:eastAsia="hr-HR"/>
        </w:rPr>
        <w:t>Broj: 14. St-66/2014.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4D64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754D64">
        <w:rPr>
          <w:rFonts w:cs="Times New Roman" w:eastAsia="Times New Roman"/>
          <w:b/>
          <w:lang w:eastAsia="hr-HR"/>
        </w:rPr>
        <w:t>Sukoišanska</w:t>
      </w:r>
      <w:proofErr w:type="spellEnd"/>
      <w:r w:rsidRPr="00754D64">
        <w:rPr>
          <w:rFonts w:cs="Times New Roman" w:eastAsia="Times New Roman"/>
          <w:b/>
          <w:lang w:eastAsia="hr-HR"/>
        </w:rPr>
        <w:t xml:space="preserve"> 6.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4D64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754D64" w:rsidP="00754D64" w:rsidR="00754D64" w:rsidRPr="00754D64">
      <w:pPr>
        <w:spacing w:after="0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4D64" w:rsidP="00754D64" w:rsidR="00754D64" w:rsidRPr="00754D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4D64">
        <w:rPr>
          <w:rFonts w:cs="Times New Roman" w:eastAsia="Times New Roman"/>
          <w:b/>
          <w:lang w:eastAsia="hr-HR"/>
        </w:rPr>
        <w:t>O G L A S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ab/>
        <w:t xml:space="preserve">Trgovački sud u Splitu, u stečajnom postupku nad trgovačkim društvom: </w:t>
      </w:r>
      <w:r w:rsidRPr="00754D64">
        <w:rPr>
          <w:rFonts w:cs="Times New Roman" w:eastAsia="Times New Roman"/>
          <w:szCs w:val="20"/>
          <w:lang w:eastAsia="hr-HR"/>
        </w:rPr>
        <w:t>LIMETA, d.o.o.</w:t>
      </w:r>
      <w:r w:rsidRPr="00754D64">
        <w:rPr>
          <w:rFonts w:cs="Times New Roman" w:eastAsia="Times New Roman"/>
          <w:lang w:eastAsia="hr-HR"/>
        </w:rPr>
        <w:t xml:space="preserve"> Split, Doverska 37.,kao stečajnim Dužnikom, oglašava u izvodu rješenje od 30. studenog 2015. godine i to ovako: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754D64">
        <w:rPr>
          <w:rFonts w:cs="Times New Roman" w:eastAsia="Times New Roman"/>
          <w:lang w:eastAsia="hr-HR" w:val="de-DE"/>
        </w:rPr>
        <w:t>prethodnome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stečajnom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postupku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radi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utvr</w:t>
      </w:r>
      <w:proofErr w:type="spellEnd"/>
      <w:r w:rsidRPr="00754D64">
        <w:rPr>
          <w:rFonts w:cs="Times New Roman" w:eastAsia="Times New Roman"/>
          <w:lang w:eastAsia="hr-HR"/>
        </w:rPr>
        <w:t>đ</w:t>
      </w:r>
      <w:proofErr w:type="spellStart"/>
      <w:r w:rsidRPr="00754D64">
        <w:rPr>
          <w:rFonts w:cs="Times New Roman" w:eastAsia="Times New Roman"/>
          <w:lang w:eastAsia="hr-HR" w:val="de-DE"/>
        </w:rPr>
        <w:t>ivanja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uvjeta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za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otvaranje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ste</w:t>
      </w:r>
      <w:proofErr w:type="spellEnd"/>
      <w:r w:rsidRPr="00754D64">
        <w:rPr>
          <w:rFonts w:cs="Times New Roman" w:eastAsia="Times New Roman"/>
          <w:lang w:eastAsia="hr-HR"/>
        </w:rPr>
        <w:t>č</w:t>
      </w:r>
      <w:proofErr w:type="spellStart"/>
      <w:r w:rsidRPr="00754D64">
        <w:rPr>
          <w:rFonts w:cs="Times New Roman" w:eastAsia="Times New Roman"/>
          <w:lang w:eastAsia="hr-HR" w:val="de-DE"/>
        </w:rPr>
        <w:t>ajnog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postupka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nad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trgova</w:t>
      </w:r>
      <w:proofErr w:type="spellEnd"/>
      <w:r w:rsidRPr="00754D64">
        <w:rPr>
          <w:rFonts w:cs="Times New Roman" w:eastAsia="Times New Roman"/>
          <w:lang w:eastAsia="hr-HR"/>
        </w:rPr>
        <w:t>č</w:t>
      </w:r>
      <w:proofErr w:type="spellStart"/>
      <w:r w:rsidRPr="00754D64">
        <w:rPr>
          <w:rFonts w:cs="Times New Roman" w:eastAsia="Times New Roman"/>
          <w:lang w:eastAsia="hr-HR" w:val="de-DE"/>
        </w:rPr>
        <w:t>kim</w:t>
      </w:r>
      <w:proofErr w:type="spellEnd"/>
      <w:r w:rsidRPr="00754D6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54D64">
        <w:rPr>
          <w:rFonts w:cs="Times New Roman" w:eastAsia="Times New Roman"/>
          <w:lang w:eastAsia="hr-HR" w:val="de-DE"/>
        </w:rPr>
        <w:t>dru</w:t>
      </w:r>
      <w:proofErr w:type="spellEnd"/>
      <w:r w:rsidRPr="00754D64">
        <w:rPr>
          <w:rFonts w:cs="Times New Roman" w:eastAsia="Times New Roman"/>
          <w:lang w:eastAsia="hr-HR"/>
        </w:rPr>
        <w:t>š</w:t>
      </w:r>
      <w:proofErr w:type="spellStart"/>
      <w:r w:rsidRPr="00754D64">
        <w:rPr>
          <w:rFonts w:cs="Times New Roman" w:eastAsia="Times New Roman"/>
          <w:lang w:eastAsia="hr-HR" w:val="de-DE"/>
        </w:rPr>
        <w:t>tvom</w:t>
      </w:r>
      <w:proofErr w:type="spellEnd"/>
      <w:r w:rsidRPr="00754D64">
        <w:rPr>
          <w:rFonts w:cs="Times New Roman" w:eastAsia="Times New Roman"/>
          <w:lang w:eastAsia="hr-HR"/>
        </w:rPr>
        <w:t xml:space="preserve">: </w:t>
      </w:r>
      <w:r w:rsidRPr="00754D64">
        <w:rPr>
          <w:rFonts w:cs="Times New Roman" w:eastAsia="Times New Roman"/>
          <w:szCs w:val="20"/>
          <w:lang w:eastAsia="hr-HR"/>
        </w:rPr>
        <w:t>LIMETA, d.o.o.</w:t>
      </w:r>
      <w:r w:rsidRPr="00754D64">
        <w:rPr>
          <w:rFonts w:cs="Times New Roman" w:eastAsia="Times New Roman"/>
          <w:lang w:eastAsia="hr-HR"/>
        </w:rPr>
        <w:t xml:space="preserve"> Split, Doverska 37., upisan u sudski registar Trgovačkog suda u Splitu pod MBS: 060197645, OIB: 71135436048., kao stečajnim Dužnikom, p</w:t>
      </w:r>
      <w:r w:rsidRPr="00754D64">
        <w:rPr>
          <w:rFonts w:cs="Times New Roman" w:eastAsia="Times New Roman"/>
          <w:bCs/>
          <w:lang w:eastAsia="hr-HR"/>
        </w:rPr>
        <w:t>ozivaju se stečajni vjerovnici</w:t>
      </w:r>
      <w:r w:rsidRPr="00754D64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754D64">
        <w:rPr>
          <w:rFonts w:cs="Times New Roman" w:eastAsia="Times New Roman"/>
          <w:bCs/>
          <w:lang w:eastAsia="hr-HR"/>
        </w:rPr>
        <w:t xml:space="preserve"> </w:t>
      </w:r>
      <w:r w:rsidRPr="00754D64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754D64">
        <w:rPr>
          <w:rFonts w:cs="Times New Roman" w:eastAsia="Times New Roman"/>
          <w:lang w:eastAsia="hr-HR"/>
        </w:rPr>
        <w:t>d.d</w:t>
      </w:r>
      <w:proofErr w:type="spellEnd"/>
      <w:r w:rsidRPr="00754D64">
        <w:rPr>
          <w:rFonts w:cs="Times New Roman" w:eastAsia="Times New Roman"/>
          <w:lang w:eastAsia="hr-HR"/>
        </w:rPr>
        <w:t>, solidarno predujmiti iznos od: 20.000,00 kuna, svrha plaćanja: «</w:t>
      </w:r>
      <w:r w:rsidRPr="00754D64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754D64">
        <w:rPr>
          <w:rFonts w:cs="Times New Roman" w:eastAsia="Times New Roman"/>
          <w:lang w:eastAsia="hr-HR"/>
        </w:rPr>
        <w:t>pod brojem: 14. St-66/14”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754D64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54D64">
        <w:rPr>
          <w:rFonts w:cs="Times New Roman" w:eastAsia="Calibri" w:hAnsi="Calibri" w:ascii="Calibri"/>
          <w:lang w:val="en-US"/>
        </w:rPr>
        <w:t xml:space="preserve">          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54D64">
        <w:rPr>
          <w:rFonts w:cs="Times New Roman" w:eastAsia="Calibri" w:hAnsi="Calibri" w:ascii="Calibri"/>
          <w:lang w:val="en-US"/>
        </w:rPr>
        <w:t xml:space="preserve">                                     (14. St-66/14. od 30. </w:t>
      </w:r>
      <w:proofErr w:type="spellStart"/>
      <w:r w:rsidRPr="00754D64">
        <w:rPr>
          <w:rFonts w:cs="Times New Roman" w:eastAsia="Calibri" w:hAnsi="Calibri" w:ascii="Calibri"/>
          <w:lang w:val="en-US"/>
        </w:rPr>
        <w:t>studenog</w:t>
      </w:r>
      <w:proofErr w:type="spellEnd"/>
      <w:r w:rsidRPr="00754D64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r w:rsidRPr="00754D64">
        <w:rPr>
          <w:rFonts w:cs="Times New Roman" w:eastAsia="Calibri" w:hAnsi="Calibri" w:ascii="Calibri"/>
          <w:lang w:val="en-US"/>
        </w:rPr>
        <w:t>godine</w:t>
      </w:r>
      <w:proofErr w:type="spellEnd"/>
      <w:r w:rsidRPr="00754D64">
        <w:rPr>
          <w:rFonts w:cs="Times New Roman" w:eastAsia="Calibri" w:hAnsi="Calibri" w:ascii="Calibri"/>
          <w:lang w:val="en-US"/>
        </w:rPr>
        <w:t xml:space="preserve">.) 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754D64">
        <w:rPr>
          <w:rFonts w:cs="Times New Roman" w:eastAsia="Times New Roman"/>
          <w:b/>
          <w:lang w:eastAsia="hr-HR"/>
        </w:rPr>
        <w:t>- 2 -</w:t>
      </w:r>
      <w:r w:rsidRPr="00754D64">
        <w:rPr>
          <w:rFonts w:cs="Times New Roman" w:eastAsia="Times New Roman"/>
          <w:lang w:eastAsia="hr-HR"/>
        </w:rPr>
        <w:t xml:space="preserve">                               </w:t>
      </w:r>
      <w:r w:rsidRPr="00754D64">
        <w:rPr>
          <w:rFonts w:cs="Times New Roman" w:eastAsia="Times New Roman"/>
          <w:b/>
          <w:lang w:eastAsia="hr-HR"/>
        </w:rPr>
        <w:t>Broj: 14-St-66/2014.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>DNA:   „Narodne novine“, Zagreb, uz dopis,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 xml:space="preserve">             Spis.</w:t>
      </w: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>Split, 30. studenog 2015. godine.</w:t>
      </w:r>
    </w:p>
    <w:p w:rsidRDefault="00754D64" w:rsidP="00754D64" w:rsidR="00754D64" w:rsidRPr="00754D64">
      <w:pPr>
        <w:spacing w:after="0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754D64" w:rsidP="00754D64" w:rsidR="00754D64" w:rsidRPr="00754D64">
      <w:pPr>
        <w:spacing w:after="0"/>
        <w:rPr>
          <w:rFonts w:cs="Times New Roman" w:eastAsia="Times New Roman"/>
          <w:lang w:eastAsia="hr-HR"/>
        </w:rPr>
      </w:pPr>
      <w:r w:rsidRPr="00754D64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754D64" w:rsidP="00754D64" w:rsidR="00754D64" w:rsidRPr="00754D64">
      <w:pPr>
        <w:spacing w:after="0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4D64" w:rsidP="00754D64" w:rsidR="00754D64" w:rsidRPr="00754D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D64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33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St-66/2014-12</izvorni_sadrzaj>
    <derivirana_varijabla naziv="DomainObject.Oznaka_1">St-66/2014-12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Prijavljeni iznos obveza dužnika 236.978,00</izvorni_sadrzaj>
    <derivirana_varijabla naziv="DomainObject.Predmet.PrimjedbaSuca_1">Prijavljeni iznos obveza dužnika 236.978,00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LIMETA d.o.o. za proizvodnju industrijskog sladoleda, trgovinu, ugostiteljstvo i turizam</izvorni_sadrzaj>
    <derivirana_varijabla naziv="DomainObject.Predmet.ProtustrankaFormated_1">  LIMETA d.o.o. za proizvodnju industrijskog sladoleda, trgovinu, ugostiteljstvo i turizam</derivirana_varijabla>
  </DomainObject.Predmet.ProtustrankaFormated>
  <DomainObject.Predmet.ProtustrankaFormatedOIB>
    <izvorni_sadrzaj>  LIMETA d.o.o. za proizvodnju industrijskog sladoleda, trgovinu, ugostiteljstvo i turizam, OIB 71135436048</izvorni_sadrzaj>
    <derivirana_varijabla naziv="DomainObject.Predmet.ProtustrankaFormatedOIB_1">  LIMETA d.o.o. za proizvodnju industrijskog sladoleda, trgovinu, ugostiteljstvo i turizam, OIB 71135436048</derivirana_varijabla>
  </DomainObject.Predmet.ProtustrankaFormatedOIB>
  <DomainObject.Predmet.ProtustrankaFormatedWithAdress>
    <izvorni_sadrzaj> LIMETA d.o.o. za proizvodnju industrijskog sladoleda, trgovinu, ugostiteljstvo i turizam, Doverska 37, 21000 Split</izvorni_sadrzaj>
    <derivirana_varijabla naziv="DomainObject.Predmet.ProtustrankaFormatedWithAdress_1"> LIMETA d.o.o. za proizvodnju industrijskog sladoleda, trgovinu, ugostiteljstvo i turizam, Doverska 37, 21000 Split</derivirana_varijabla>
  </DomainObject.Predmet.ProtustrankaFormatedWithAdress>
  <DomainObject.Predmet.ProtustrankaFormatedWithAdressOIB>
    <izvorni_sadrzaj> LIMETA d.o.o. za proizvodnju industrijskog sladoleda, trgovinu, ugostiteljstvo i turizam, OIB 71135436048, Doverska 37, 21000 Split</izvorni_sadrzaj>
    <derivirana_varijabla naziv="DomainObject.Predmet.ProtustrankaFormatedWithAdressOIB_1"> LIMETA d.o.o. za proizvodnju industrijskog sladoleda, trgovinu, ugostiteljstvo i turizam, OIB 71135436048, Doverska 37, 21000 Split</derivirana_varijabla>
  </DomainObject.Predmet.ProtustrankaFormatedWithAdressOIB>
  <DomainObject.Predmet.ProtustrankaWithAdress>
    <izvorni_sadrzaj>LIMETA d.o.o. za proizvodnju industrijskog sladoleda, trgovinu, ugostiteljstvo i turizam Doverska 37, 21000 Split</izvorni_sadrzaj>
    <derivirana_varijabla naziv="DomainObject.Predmet.ProtustrankaWithAdress_1">LIMETA d.o.o. za proizvodnju industrijskog sladoleda, trgovinu, ugostiteljstvo i turizam Doverska 37, 21000 Split</derivirana_varijabla>
  </DomainObject.Predmet.ProtustrankaWithAdress>
  <DomainObject.Predmet.ProtustrankaWithAdressOIB>
    <izvorni_sadrzaj>LIMETA d.o.o. za proizvodnju industrijskog sladoleda, trgovinu, ugostiteljstvo i turizam, OIB 71135436048, Doverska 37, 21000 Split</izvorni_sadrzaj>
    <derivirana_varijabla naziv="DomainObject.Predmet.ProtustrankaWithAdressOIB_1">LIMETA d.o.o. za proizvodnju industrijskog sladoleda, trgovinu, ugostiteljstvo i turizam, OIB 71135436048, Doverska 37, 21000 Split</derivirana_varijabla>
  </DomainObject.Predmet.ProtustrankaWithAdressOIB>
  <DomainObject.Predmet.ProtustrankaNazivFormated>
    <izvorni_sadrzaj>LIMETA d.o.o. za proizvodnju industrijskog sladoleda, trgovinu, ugostiteljstvo i turizam</izvorni_sadrzaj>
    <derivirana_varijabla naziv="DomainObject.Predmet.ProtustrankaNazivFormated_1">LIMETA d.o.o. za proizvodnju industrijskog sladoleda, trgovinu, ugostiteljstvo i turizam</derivirana_varijabla>
  </DomainObject.Predmet.ProtustrankaNazivFormated>
  <DomainObject.Predmet.ProtustrankaNazivFormatedOIB>
    <izvorni_sadrzaj>LIMETA d.o.o. za proizvodnju industrijskog sladoleda, trgovinu, ugostiteljstvo i turizam, OIB 71135436048</izvorni_sadrzaj>
    <derivirana_varijabla naziv="DomainObject.Predmet.ProtustrankaNazivFormatedOIB_1">LIMETA d.o.o. za proizvodnju industrijskog sladoleda, trgovinu, ugostiteljstvo i turizam, OIB 71135436048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Mađžuranićevo šetalište 24 b, 21000 Split</izvorni_sadrzaj>
    <derivirana_varijabla naziv="DomainObject.Predmet.StrankaFormatedWithAdress_1"> FINA SPLIT, Mađžuranićevo šetalište 24 b, 21000 Split</derivirana_varijabla>
  </DomainObject.Predmet.StrankaFormatedWithAdress>
  <DomainObject.Predmet.StrankaFormatedWithAdressOIB>
    <izvorni_sadrzaj> FINA SPLIT, OIB 85821130368, Mađžuranićevo šetalište 24 b, 21000 Split</izvorni_sadrzaj>
    <derivirana_varijabla naziv="DomainObject.Predmet.StrankaFormatedWithAdressOIB_1"> FINA SPLIT, OIB 85821130368, Mađžuranićevo šetalište 24 b, 21000 Split</derivirana_varijabla>
  </DomainObject.Predmet.StrankaFormatedWithAdressOIB>
  <DomainObject.Predmet.StrankaWithAdress>
    <izvorni_sadrzaj>FINA SPLIT Mađžuranićevo šetalište 24 b,21000 Split</izvorni_sadrzaj>
    <derivirana_varijabla naziv="DomainObject.Predmet.StrankaWithAdress_1">FINA SPLIT Mađžuranićevo šetalište 24 b,21000 Split</derivirana_varijabla>
  </DomainObject.Predmet.StrankaWithAdress>
  <DomainObject.Predmet.StrankaWithAdressOIB>
    <izvorni_sadrzaj>FINA SPLIT, OIB 85821130368, Mađžuranićevo šetalište 24 b,21000 Split</izvorni_sadrzaj>
    <derivirana_varijabla naziv="DomainObject.Predmet.StrankaWithAdressOIB_1">FINA SPLIT, OIB 85821130368, Mađžuranićevo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Mađžuranićevo šetalište 24 b, 21000 Split</item>
    </izvorni_sadrzaj>
    <derivirana_varijabla naziv="DomainObject.Predmet.StrankaListFormatedWithAdress_1">
      <item>FINA SPLIT, Mađžuranićevo šetalište 24 b, 21000 Split</item>
    </derivirana_varijabla>
  </DomainObject.Predmet.StrankaListFormatedWithAdress>
  <DomainObject.Predmet.StrankaListFormatedWithAdressOIB>
    <izvorni_sadrzaj>
      <item>FINA SPLIT, OIB 85821130368, Mađžuranićevo šetalište 24 b, 21000 Split</item>
    </izvorni_sadrzaj>
    <derivirana_varijabla naziv="DomainObject.Predmet.StrankaListFormatedWithAdressOIB_1">
      <item>FINA SPLIT, OIB 85821130368, Mađžuranićevo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LIMETA d.o.o. za proizvodnju industrijskog sladoleda, trgovinu, ugostiteljstvo i turizam</item>
    </izvorni_sadrzaj>
    <derivirana_varijabla naziv="DomainObject.Predmet.ProtuStrankaListFormated_1">
      <item>LIMETA d.o.o. za proizvodnju industrijskog sladoleda, trgovinu, ugostiteljstvo i turizam</item>
    </derivirana_varijabla>
  </DomainObject.Predmet.ProtuStrankaListFormated>
  <DomainObject.Predmet.ProtuStrankaListFormatedOIB>
    <izvorni_sadrzaj>
      <item>LIMETA d.o.o. za proizvodnju industrijskog sladoleda, trgovinu, ugostiteljstvo i turizam, OIB 71135436048</item>
    </izvorni_sadrzaj>
    <derivirana_varijabla naziv="DomainObject.Predmet.ProtuStrankaListFormatedOIB_1">
      <item>LIMETA d.o.o. za proizvodnju industrijskog sladoleda, trgovinu, ugostiteljstvo i turizam, OIB 71135436048</item>
    </derivirana_varijabla>
  </DomainObject.Predmet.ProtuStrankaListFormatedOIB>
  <DomainObject.Predmet.ProtuStrankaListFormatedWithAdress>
    <izvorni_sadrzaj>
      <item>LIMETA d.o.o. za proizvodnju industrijskog sladoleda, trgovinu, ugostiteljstvo i turizam, Doverska 37, 21000 Split</item>
    </izvorni_sadrzaj>
    <derivirana_varijabla naziv="DomainObject.Predmet.ProtuStrankaListFormatedWithAdress_1">
      <item>LIMETA d.o.o. za proizvodnju industrijskog sladoleda, trgovinu, ugostiteljstvo i turizam, Doverska 37, 21000 Split</item>
    </derivirana_varijabla>
  </DomainObject.Predmet.ProtuStrankaListFormatedWithAdress>
  <DomainObject.Predmet.ProtuStrankaListFormatedWithAdressOIB>
    <izvorni_sadrzaj>
      <item>LIMETA d.o.o. za proizvodnju industrijskog sladoleda, trgovinu, ugostiteljstvo i turizam, OIB 71135436048, Doverska 37, 21000 Split</item>
    </izvorni_sadrzaj>
    <derivirana_varijabla naziv="DomainObject.Predmet.ProtuStrankaListFormatedWithAdressOIB_1">
      <item>LIMETA d.o.o. za proizvodnju industrijskog sladoleda, trgovinu, ugostiteljstvo i turizam, OIB 71135436048, Doverska 37, 21000 Split</item>
    </derivirana_varijabla>
  </DomainObject.Predmet.ProtuStrankaListFormatedWithAdressOIB>
  <DomainObject.Predmet.ProtuStrankaListNazivFormated>
    <izvorni_sadrzaj>
      <item>LIMETA d.o.o. za proizvodnju industrijskog sladoleda, trgovinu, ugostiteljstvo i turizam</item>
    </izvorni_sadrzaj>
    <derivirana_varijabla naziv="DomainObject.Predmet.ProtuStrankaListNazivFormated_1">
      <item>LIMETA d.o.o. za proizvodnju industrijskog sladoleda, trgovinu, ugostiteljstvo i turizam</item>
    </derivirana_varijabla>
  </DomainObject.Predmet.ProtuStrankaListNazivFormated>
  <DomainObject.Predmet.ProtuStrankaListNazivFormatedOIB>
    <izvorni_sadrzaj>
      <item>LIMETA d.o.o. za proizvodnju industrijskog sladoleda, trgovinu, ugostiteljstvo i turizam, OIB 71135436048</item>
    </izvorni_sadrzaj>
    <derivirana_varijabla naziv="DomainObject.Predmet.ProtuStrankaListNazivFormatedOIB_1">
      <item>LIMETA d.o.o. za proizvodnju industrijskog sladoleda, trgovinu, ugostiteljstvo i turizam, OIB 71135436048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St-66/2014-12</izvorni_sadrzaj>
    <derivirana_varijabla naziv="DomainObject.PoslovniBrojDokumenta_1">St-66/2014-12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LIMETA d.o.o. za proizvodnju industrijskog sladoleda, trgovinu, ugostiteljstvo i turizam</izvorni_sadrzaj>
    <derivirana_varijabla naziv="DomainObject.Predmet.ProtustrankaIDrugi_1">LIMETA d.o.o. za proizvodnju industrijskog sladoleda, trgovinu, ugostiteljstvo i turizam</derivirana_varijabla>
  </DomainObject.Predmet.ProtustrankaIDrugi>
  <DomainObject.Predmet.StrankaIDrugiAdressOIB>
    <izvorni_sadrzaj>FINA SPLIT, OIB 85821130368, Mađžuranićevo šetalište 24 b, 21000 Split</izvorni_sadrzaj>
    <derivirana_varijabla naziv="DomainObject.Predmet.StrankaIDrugiAdressOIB_1">FINA SPLIT, OIB 85821130368, Mađžuranićevo šetalište 24 b, 21000 Split</derivirana_varijabla>
  </DomainObject.Predmet.StrankaIDrugiAdressOIB>
  <DomainObject.Predmet.ProtustrankaIDrugiAdressOIB>
    <izvorni_sadrzaj>LIMETA d.o.o. za proizvodnju industrijskog sladoleda, trgovinu, ugostiteljstvo i turizam, OIB 71135436048, Doverska 37, 21000 Split</izvorni_sadrzaj>
    <derivirana_varijabla naziv="DomainObject.Predmet.ProtustrankaIDrugiAdressOIB_1">LIMETA d.o.o. za proizvodnju industrijskog sladoleda, trgovinu, ugostiteljstvo i turizam, OIB 71135436048, Doverska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LIMETA d.o.o. za proizvodnju industrijskog sladoleda, trgovinu, ugostiteljstvo i turizam</item>
    </izvorni_sadrzaj>
    <derivirana_varijabla naziv="DomainObject.Predmet.SudioniciListNaziv_1">
      <item>FINA SPLIT</item>
      <item>LIMETA d.o.o. za proizvodnju industrijskog sladoleda, trgovinu, ugostiteljstvo i turizam</item>
    </derivirana_varijabla>
  </DomainObject.Predmet.SudioniciListNaziv>
  <DomainObject.Predmet.SudioniciListAdressOIB>
    <izvorni_sadrzaj>
      <item>FINA SPLIT, OIB 85821130368, Mađžuranićevo šetalište 24 b,21000 Split</item>
      <item>LIMETA d.o.o. za proizvodnju industrijskog sladoleda, trgovinu, ugostiteljstvo i turizam, OIB 71135436048, Doverska 37,21000 Split</item>
    </izvorni_sadrzaj>
    <derivirana_varijabla naziv="DomainObject.Predmet.SudioniciListAdressOIB_1">
      <item>FINA SPLIT, OIB 85821130368, Mađžuranićevo šetalište 24 b,21000 Split</item>
      <item>LIMETA d.o.o. za proizvodnju industrijskog sladoleda, trgovinu, ugostiteljstvo i turizam, OIB 71135436048, Doverska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682A1-46FB-48FE-8F55-A0FAFA0E5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1877</properties:Characters>
  <properties:Lines>78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St-66/2014-12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