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030d" w14:paraId="323030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47AF9" w:rsidP="00BD1BA0" w:rsidR="00747AF9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DANE ČOBANOV</w:t>
      </w:r>
    </w:p>
    <w:p w:rsidRDefault="00747AF9" w:rsidP="00BD1BA0" w:rsidR="00BF376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Trg Ivana Pavla II 2</w:t>
      </w:r>
    </w:p>
    <w:p w:rsidRDefault="00747AF9" w:rsidP="00BD1BA0" w:rsidR="00747AF9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C2092D" w:rsidP="00A75CA0" w:rsidR="00C2092D">
      <w:pPr>
        <w:ind w:firstLine="360"/>
        <w:jc w:val="both"/>
      </w:pPr>
    </w:p>
    <w:p w:rsidRDefault="00BF3764" w:rsidP="00A75CA0" w:rsidR="00BF3764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A32055">
        <w:t>52</w:t>
      </w:r>
      <w:r w:rsidR="00747AF9">
        <w:t>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F5E1E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A32055">
        <w:t>22.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747AF9">
        <w:t>MD/94 d.o.o., Šibenik, Trg Ivana Pavla II 2,</w:t>
      </w:r>
      <w:r w:rsidR="00747AF9" w:rsidRPr="007A679F">
        <w:t xml:space="preserve"> OIB: </w:t>
      </w:r>
      <w:r w:rsidR="00747AF9">
        <w:t>81056952558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32055">
        <w:t>06. svibnja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A32055">
        <w:t>09</w:t>
      </w:r>
      <w:r w:rsidR="00EF5E1E">
        <w:t>,</w:t>
      </w:r>
      <w:r w:rsidR="00747AF9">
        <w:t>45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32055">
        <w:t>06. svibnja</w:t>
      </w:r>
      <w:r w:rsidR="00036579">
        <w:t xml:space="preserve"> 2016. </w:t>
      </w:r>
      <w:r w:rsidR="001B7DF8" w:rsidRPr="00B0613D">
        <w:t xml:space="preserve">u </w:t>
      </w:r>
      <w:r w:rsidR="00A32055">
        <w:t>09,</w:t>
      </w:r>
      <w:r w:rsidR="00747AF9">
        <w:t>47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32055">
        <w:t>22. travnja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="00747AF9">
        <w:t>S</w:t>
      </w:r>
      <w:r w:rsidR="007E2FCE">
        <w:t>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08748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A32055">
      <w:t>52</w:t>
    </w:r>
    <w:r w:rsidR="00747AF9">
      <w:t>9</w:t>
    </w:r>
    <w:r w:rsidR="0053063B">
      <w:t>/1</w:t>
    </w:r>
    <w:r w:rsidR="00BE7BE4">
      <w:t>6</w:t>
    </w:r>
    <w:r w:rsidR="0053063B">
      <w:t>-</w:t>
    </w:r>
    <w:r w:rsidR="00747AF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47AF9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23B30"/>
    <w:rsid w:val="00A32055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376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EF5E1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B3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B3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B3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3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B3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B3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B3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7F47B-C3ED-4933-9DB2-38344904E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945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2016-04-22T11:31:00Z</dcterms:created>
  <dc:creator>Ardena Bajlo</dc:creator>
  <cp:lastModifiedBy>wsadmin</cp:lastModifiedBy>
  <cp:lastPrinted>2016-04-22T11:23:00Z</cp:lastPrinted>
  <dcterms:modified xmlns:xsi="http://www.w3.org/2001/XMLSchema-instance" xsi:type="dcterms:W3CDTF">2016-04-25T09:05:00Z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