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5e618" w14:paraId="895e618" w:rsidRDefault="00ED177D" w:rsidP="00ED177D" w:rsidR="00ED177D" w:rsidRPr="00885B9E">
      <w:pPr>
        <w:jc w:val="both"/>
        <w15:collapsed w:val="false"/>
      </w:pPr>
      <w:bookmarkStart w:name="_GoBack" w:id="0"/>
      <w:bookmarkEnd w:id="0"/>
    </w:p>
    <w:p w:rsidRDefault="00ED177D" w:rsidP="00A522E8" w:rsidR="00A522E8" w:rsidRPr="00885B9E">
      <w:pPr>
        <w:jc w:val="both"/>
      </w:pPr>
      <w:r w:rsidRPr="00885B9E">
        <w:t xml:space="preserve"> </w:t>
      </w:r>
    </w:p>
    <w:p w:rsidRDefault="00B126D6" w:rsidP="003775E2" w:rsidR="00B126D6" w:rsidRPr="00885B9E">
      <w:pPr>
        <w:jc w:val="both"/>
        <w:rPr>
          <w:b/>
          <w:bCs/>
        </w:rPr>
      </w:pPr>
    </w:p>
    <w:p w:rsidRDefault="00B126D6" w:rsidP="00D30B3F" w:rsidR="00B126D6" w:rsidRPr="00885B9E">
      <w:pPr>
        <w:jc w:val="both"/>
        <w:rPr>
          <w:b/>
          <w:bCs/>
        </w:rPr>
      </w:pPr>
    </w:p>
    <w:p w:rsidRDefault="00ED177D" w:rsidP="00D30B3F" w:rsidR="00ED177D" w:rsidRPr="00885B9E">
      <w:pPr>
        <w:jc w:val="both"/>
        <w:rPr>
          <w:b/>
          <w:bCs/>
        </w:rPr>
      </w:pPr>
      <w:r w:rsidRPr="00885B9E">
        <w:rPr>
          <w:b/>
          <w:bCs/>
        </w:rPr>
        <w:t>REPUBLIKA HRVATSKA</w:t>
      </w:r>
    </w:p>
    <w:p w:rsidRDefault="00ED177D" w:rsidP="00D30B3F" w:rsidR="00A522E8" w:rsidRPr="00885B9E">
      <w:pPr>
        <w:rPr>
          <w:b/>
          <w:bCs/>
        </w:rPr>
      </w:pPr>
      <w:r w:rsidRPr="00885B9E">
        <w:rPr>
          <w:b/>
          <w:bCs/>
        </w:rPr>
        <w:t>TRGOVAČKI SUD U ZADRU</w:t>
      </w:r>
    </w:p>
    <w:p w:rsidRDefault="00A522E8" w:rsidP="00D30B3F" w:rsidR="00B66941" w:rsidRPr="00885B9E">
      <w:r w:rsidRPr="00885B9E">
        <w:t>Dr. Franje Tuđmana 35</w:t>
      </w:r>
    </w:p>
    <w:p w:rsidRDefault="00B66941" w:rsidP="00D30B3F" w:rsidR="00B66941" w:rsidRPr="00885B9E">
      <w:r w:rsidRPr="00885B9E">
        <w:t>Zadar</w:t>
      </w:r>
      <w:r w:rsidR="00ED177D" w:rsidRPr="00885B9E">
        <w:t xml:space="preserve">                                                              </w:t>
      </w:r>
    </w:p>
    <w:p w:rsidRDefault="00B66941" w:rsidP="00D30B3F" w:rsidR="00B66941" w:rsidRPr="00885B9E">
      <w:pPr>
        <w:jc w:val="center"/>
      </w:pPr>
    </w:p>
    <w:p w:rsidRDefault="00010784" w:rsidP="00D30B3F" w:rsidR="00ED177D" w:rsidRPr="00885B9E">
      <w:pPr>
        <w:jc w:val="center"/>
        <w:rPr>
          <w:b/>
          <w:bCs/>
        </w:rPr>
      </w:pPr>
      <w:r w:rsidRPr="00885B9E">
        <w:rPr>
          <w:b/>
          <w:bCs/>
        </w:rPr>
        <w:t xml:space="preserve">R E P U B L I K A  H R V A T S K A </w:t>
      </w:r>
    </w:p>
    <w:p w:rsidRDefault="007111AE" w:rsidP="00D30B3F" w:rsidR="007111AE" w:rsidRPr="00885B9E">
      <w:pPr>
        <w:rPr>
          <w:b/>
          <w:bCs/>
        </w:rPr>
      </w:pPr>
    </w:p>
    <w:p w:rsidRDefault="00D04072" w:rsidP="00D30B3F" w:rsidR="00ED177D" w:rsidRPr="00885B9E">
      <w:pPr>
        <w:jc w:val="center"/>
        <w:rPr>
          <w:b/>
          <w:bCs/>
        </w:rPr>
      </w:pPr>
      <w:r w:rsidRPr="00885B9E">
        <w:rPr>
          <w:b/>
          <w:bCs/>
        </w:rPr>
        <w:t>R J E Š E NJ E</w:t>
      </w:r>
    </w:p>
    <w:p w:rsidRDefault="00ED177D" w:rsidP="00D30B3F" w:rsidR="00ED177D" w:rsidRPr="00885B9E">
      <w:pPr>
        <w:jc w:val="both"/>
      </w:pPr>
    </w:p>
    <w:p w:rsidRDefault="00D04072" w:rsidP="00D30B3F" w:rsidR="00D30B3F">
      <w:pPr>
        <w:ind w:firstLine="708"/>
        <w:jc w:val="both"/>
      </w:pPr>
      <w:r w:rsidRPr="00885B9E">
        <w:t xml:space="preserve">Trgovački sud u Zadru, po sutkinji Ani Markač, </w:t>
      </w:r>
      <w:r w:rsidR="00821529" w:rsidRPr="00C74552">
        <w:t xml:space="preserve">povodom prijedloga za otvaranje stečajnog postupka nad dužnikom </w:t>
      </w:r>
      <w:r w:rsidR="00821529">
        <w:t>FIRST HILL FRUITS d.o.o., Zaton, Ulica Hrvatskih branitelja 8, OIB:17608883762</w:t>
      </w:r>
      <w:r w:rsidR="00821529" w:rsidRPr="00DE4EDD">
        <w:t>,</w:t>
      </w:r>
      <w:r w:rsidR="00821529">
        <w:t xml:space="preserve"> </w:t>
      </w:r>
      <w:r w:rsidR="000C3CD2" w:rsidRPr="00885B9E">
        <w:t xml:space="preserve">dana </w:t>
      </w:r>
      <w:r w:rsidR="00821529">
        <w:t xml:space="preserve">18. listopada </w:t>
      </w:r>
      <w:r w:rsidR="00934593" w:rsidRPr="00885B9E">
        <w:t>2017.</w:t>
      </w:r>
      <w:r w:rsidRPr="00885B9E">
        <w:t xml:space="preserve">, </w:t>
      </w:r>
    </w:p>
    <w:p w:rsidRDefault="00885B9E" w:rsidP="00D30B3F" w:rsidR="00885B9E" w:rsidRPr="00885B9E">
      <w:pPr>
        <w:ind w:firstLine="708"/>
        <w:jc w:val="both"/>
      </w:pPr>
    </w:p>
    <w:p w:rsidRDefault="00D04072" w:rsidP="00D30B3F" w:rsidR="007111AE">
      <w:pPr>
        <w:pStyle w:val="StandardWeb"/>
        <w:spacing w:afterAutospacing="false" w:after="0" w:beforeAutospacing="false" w:before="0"/>
        <w:jc w:val="center"/>
      </w:pPr>
      <w:r w:rsidRPr="00885B9E">
        <w:t xml:space="preserve">r i j e š i o </w:t>
      </w:r>
      <w:r w:rsidR="00635CCE" w:rsidRPr="00885B9E">
        <w:t xml:space="preserve">  j e</w:t>
      </w:r>
    </w:p>
    <w:p w:rsidRDefault="00885B9E" w:rsidP="00D30B3F" w:rsidR="00885B9E" w:rsidRPr="00885B9E">
      <w:pPr>
        <w:pStyle w:val="StandardWeb"/>
        <w:spacing w:afterAutospacing="false" w:after="0" w:beforeAutospacing="false" w:before="0"/>
        <w:jc w:val="center"/>
      </w:pPr>
    </w:p>
    <w:p w:rsidRDefault="00885B9E" w:rsidP="009E2DA0" w:rsidR="00885B9E" w:rsidRPr="00885B9E">
      <w:pPr>
        <w:pStyle w:val="Tijeloteksta"/>
        <w:ind w:firstLine="708"/>
      </w:pPr>
      <w:r w:rsidRPr="00885B9E">
        <w:t xml:space="preserve">Poziva se </w:t>
      </w:r>
      <w:r w:rsidR="00821529">
        <w:t>zastupnica</w:t>
      </w:r>
      <w:r w:rsidR="007301BF">
        <w:t xml:space="preserve"> dužnika po zakonu </w:t>
      </w:r>
      <w:r w:rsidR="00821529">
        <w:t>ANA PEROŠ iz Zatona, Nin, Hrvatskih branitelja 8, OIB:176088883762</w:t>
      </w:r>
      <w:r w:rsidR="007301BF">
        <w:t xml:space="preserve">, </w:t>
      </w:r>
      <w:r w:rsidRPr="00885B9E">
        <w:t xml:space="preserve">da u roku od </w:t>
      </w:r>
      <w:r w:rsidR="009E2DA0">
        <w:t>8</w:t>
      </w:r>
      <w:r w:rsidRPr="00885B9E">
        <w:t xml:space="preserve"> (osam) dana od dana dostave </w:t>
      </w:r>
      <w:r w:rsidR="009E2DA0">
        <w:t xml:space="preserve">prijepisa </w:t>
      </w:r>
      <w:r w:rsidRPr="00885B9E">
        <w:t>ovog rješenja sukladno čl. 350. Zakona o parničnom postupku (Narodne novine broj 53/91, 91/92, 112/99</w:t>
      </w:r>
      <w:r w:rsidR="004C4ACB">
        <w:t xml:space="preserve">, 88/01, 117/03, 88/05, 84/08, </w:t>
      </w:r>
      <w:r w:rsidRPr="00885B9E">
        <w:t>123/08</w:t>
      </w:r>
      <w:r w:rsidR="004C4ACB">
        <w:t>, 57/11 i 25/13</w:t>
      </w:r>
      <w:r w:rsidRPr="00885B9E">
        <w:t xml:space="preserve"> - u nastavku teksta ZPP)</w:t>
      </w:r>
      <w:r w:rsidR="009E2DA0">
        <w:t xml:space="preserve">, a u svezi čl. 10. Stečajnog zakona (Narodne novine broj 71/15) </w:t>
      </w:r>
      <w:r w:rsidRPr="00885B9E">
        <w:t xml:space="preserve"> upotpuni žalbu </w:t>
      </w:r>
      <w:r w:rsidR="009E2DA0">
        <w:t xml:space="preserve">podnesenu dana </w:t>
      </w:r>
      <w:r w:rsidR="00821529">
        <w:t>29. rujna  2017. protiv rješenja ovog s</w:t>
      </w:r>
      <w:r w:rsidR="009E2DA0">
        <w:t xml:space="preserve">uda </w:t>
      </w:r>
      <w:proofErr w:type="spellStart"/>
      <w:r w:rsidR="009E2DA0">
        <w:t>posl</w:t>
      </w:r>
      <w:proofErr w:type="spellEnd"/>
      <w:r w:rsidR="009E2DA0">
        <w:t>. br. St-</w:t>
      </w:r>
      <w:r w:rsidR="00821529">
        <w:t xml:space="preserve">380/17-4 od 18. rujna 2017. </w:t>
      </w:r>
      <w:r w:rsidRPr="00885B9E">
        <w:t>na način da istu potpiše i dosta</w:t>
      </w:r>
      <w:r w:rsidR="009E2DA0">
        <w:t>vi tako potpisanu žalbu sudu u 2 (dva</w:t>
      </w:r>
      <w:r w:rsidRPr="00885B9E">
        <w:t>) primj</w:t>
      </w:r>
      <w:r w:rsidR="009E2DA0">
        <w:t xml:space="preserve">erka ili da pristupi ovom Sudu </w:t>
      </w:r>
      <w:r w:rsidRPr="00885B9E">
        <w:t>(Trgovački sud u Zadru, Dr. Franje Tuđmana br. 35, Zadar) u pisarnicu soba br. 17. radnim radom od 09-12 sati</w:t>
      </w:r>
      <w:r w:rsidR="009E2DA0">
        <w:t>, a radi potpisa iste</w:t>
      </w:r>
      <w:r w:rsidRPr="00885B9E">
        <w:t>.</w:t>
      </w:r>
    </w:p>
    <w:p w:rsidRDefault="00885B9E" w:rsidP="00885B9E" w:rsidR="00885B9E" w:rsidRPr="00885B9E">
      <w:pPr>
        <w:tabs>
          <w:tab w:pos="960" w:val="left"/>
        </w:tabs>
        <w:ind w:right="235"/>
        <w:jc w:val="both"/>
      </w:pPr>
      <w:r w:rsidRPr="00885B9E">
        <w:t xml:space="preserve"> </w:t>
      </w:r>
    </w:p>
    <w:p w:rsidRDefault="00885B9E" w:rsidP="00885B9E" w:rsidR="00885B9E">
      <w:pPr>
        <w:tabs>
          <w:tab w:pos="960" w:val="left"/>
        </w:tabs>
        <w:ind w:right="235"/>
        <w:jc w:val="both"/>
      </w:pPr>
      <w:r w:rsidRPr="00885B9E">
        <w:tab/>
        <w:t xml:space="preserve">Ukoliko u određenom roku ne postupi po traženju suda, sud će rješenjem odbaciti žalbu kao nepotpunu sukladno čl. </w:t>
      </w:r>
      <w:smartTag w:element="metricconverter" w:uri="urn:schemas-microsoft-com:office:smarttags">
        <w:smartTagPr>
          <w:attr w:val="351. st" w:name="ProductID"/>
        </w:smartTagPr>
        <w:r w:rsidRPr="00885B9E">
          <w:t>351. st</w:t>
        </w:r>
      </w:smartTag>
      <w:r w:rsidRPr="00885B9E">
        <w:t xml:space="preserve">. 2. ZPP. Ako žalba bude dopunjena u roku određenom za dopunu, smatrat će se da je podnesena onoga dana kada je prvi put podnesena (čl. </w:t>
      </w:r>
      <w:smartTag w:element="metricconverter" w:uri="urn:schemas-microsoft-com:office:smarttags">
        <w:smartTagPr>
          <w:attr w:val="109. st" w:name="ProductID"/>
        </w:smartTagPr>
        <w:r w:rsidRPr="00885B9E">
          <w:t>109. st</w:t>
        </w:r>
      </w:smartTag>
      <w:r w:rsidRPr="00885B9E">
        <w:t>. 3. ZPP).</w:t>
      </w:r>
    </w:p>
    <w:p w:rsidRDefault="007301BF" w:rsidP="00885B9E" w:rsidR="007301BF" w:rsidRPr="00885B9E">
      <w:pPr>
        <w:tabs>
          <w:tab w:pos="960" w:val="left"/>
        </w:tabs>
        <w:ind w:right="235"/>
        <w:jc w:val="both"/>
      </w:pPr>
    </w:p>
    <w:p w:rsidRDefault="00885B9E" w:rsidP="009E2DA0" w:rsidR="00885B9E" w:rsidRPr="00885B9E">
      <w:pPr>
        <w:tabs>
          <w:tab w:pos="960" w:val="left"/>
        </w:tabs>
        <w:ind w:right="23"/>
        <w:jc w:val="center"/>
      </w:pPr>
      <w:r w:rsidRPr="00885B9E">
        <w:t xml:space="preserve"> U Zadru</w:t>
      </w:r>
      <w:r w:rsidR="009E2DA0">
        <w:t xml:space="preserve"> </w:t>
      </w:r>
      <w:r w:rsidR="00821529">
        <w:t xml:space="preserve">18. listopada 2017. </w:t>
      </w:r>
    </w:p>
    <w:p w:rsidRDefault="00885B9E" w:rsidP="00CA7E3E" w:rsidR="00885B9E" w:rsidRPr="00885B9E">
      <w:pPr>
        <w:tabs>
          <w:tab w:pos="960" w:val="left"/>
          <w:tab w:pos="5760" w:val="left"/>
          <w:tab w:pos="6360" w:val="left"/>
        </w:tabs>
        <w:ind w:right="235"/>
        <w:jc w:val="right"/>
      </w:pPr>
      <w:r w:rsidRPr="00885B9E">
        <w:tab/>
      </w:r>
      <w:r w:rsidRPr="00885B9E">
        <w:tab/>
      </w:r>
      <w:r w:rsidRPr="00885B9E">
        <w:tab/>
      </w:r>
      <w:r w:rsidRPr="00885B9E">
        <w:tab/>
      </w:r>
      <w:r w:rsidRPr="00885B9E">
        <w:tab/>
      </w:r>
      <w:r w:rsidRPr="00885B9E">
        <w:tab/>
      </w:r>
      <w:r w:rsidRPr="00885B9E">
        <w:tab/>
        <w:t xml:space="preserve">                                     </w:t>
      </w:r>
      <w:r w:rsidR="007301BF">
        <w:tab/>
      </w:r>
      <w:r w:rsidR="007301BF">
        <w:tab/>
        <w:t xml:space="preserve">                           </w:t>
      </w:r>
      <w:r w:rsidRPr="00885B9E">
        <w:t>Su</w:t>
      </w:r>
      <w:r w:rsidR="009E2DA0">
        <w:t xml:space="preserve">tkinja </w:t>
      </w:r>
      <w:r w:rsidRPr="00885B9E">
        <w:t xml:space="preserve">                         </w:t>
      </w:r>
      <w:r w:rsidR="006F4540">
        <w:t>Ana Markač</w:t>
      </w:r>
    </w:p>
    <w:p w:rsidRDefault="00885B9E" w:rsidP="00CA7E3E" w:rsidR="00885B9E" w:rsidRPr="00885B9E">
      <w:pPr>
        <w:tabs>
          <w:tab w:pos="960" w:val="left"/>
          <w:tab w:pos="4920" w:val="left"/>
        </w:tabs>
        <w:ind w:right="235"/>
        <w:jc w:val="right"/>
      </w:pPr>
    </w:p>
    <w:p w:rsidRDefault="00885B9E" w:rsidP="00885B9E" w:rsidR="00885B9E">
      <w:pPr>
        <w:tabs>
          <w:tab w:pos="960" w:val="left"/>
          <w:tab w:pos="4920" w:val="left"/>
        </w:tabs>
        <w:ind w:right="235"/>
        <w:jc w:val="both"/>
        <w:rPr>
          <w:b/>
        </w:rPr>
      </w:pPr>
    </w:p>
    <w:p w:rsidRDefault="009E2DA0" w:rsidP="00885B9E" w:rsidR="009E2DA0" w:rsidRPr="00885B9E">
      <w:pPr>
        <w:tabs>
          <w:tab w:pos="960" w:val="left"/>
          <w:tab w:pos="4920" w:val="left"/>
        </w:tabs>
        <w:ind w:right="235"/>
        <w:jc w:val="both"/>
        <w:rPr>
          <w:b/>
        </w:rPr>
      </w:pPr>
    </w:p>
    <w:p w:rsidRDefault="006F4540" w:rsidP="00885B9E" w:rsidR="006F4540">
      <w:pPr>
        <w:tabs>
          <w:tab w:pos="960" w:val="left"/>
          <w:tab w:pos="4920" w:val="left"/>
        </w:tabs>
        <w:ind w:right="235"/>
        <w:jc w:val="both"/>
        <w:rPr>
          <w:b/>
        </w:rPr>
      </w:pPr>
    </w:p>
    <w:p w:rsidRDefault="00885B9E" w:rsidP="00885B9E" w:rsidR="00885B9E" w:rsidRPr="00885B9E">
      <w:pPr>
        <w:tabs>
          <w:tab w:pos="960" w:val="left"/>
          <w:tab w:pos="4920" w:val="left"/>
        </w:tabs>
        <w:ind w:right="235"/>
        <w:jc w:val="both"/>
        <w:rPr>
          <w:b/>
        </w:rPr>
      </w:pPr>
      <w:r w:rsidRPr="00885B9E">
        <w:rPr>
          <w:b/>
        </w:rPr>
        <w:t>UPUTA O PRAVNOM LIJEKU:</w:t>
      </w:r>
    </w:p>
    <w:p w:rsidRDefault="00885B9E" w:rsidP="00885B9E" w:rsidR="00885B9E" w:rsidRPr="00885B9E">
      <w:pPr>
        <w:tabs>
          <w:tab w:pos="960" w:val="left"/>
          <w:tab w:pos="4920" w:val="left"/>
        </w:tabs>
        <w:ind w:right="235"/>
        <w:jc w:val="both"/>
      </w:pPr>
      <w:r w:rsidRPr="00885B9E">
        <w:t>Protiv ovog rješenja nije dopuštena žalba</w:t>
      </w:r>
      <w:r w:rsidR="009E2DA0">
        <w:t>.</w:t>
      </w:r>
      <w:r w:rsidRPr="00885B9E">
        <w:t xml:space="preserve"> (čl. 351. st. 1. ZPP-a).</w:t>
      </w:r>
    </w:p>
    <w:p w:rsidRDefault="00885B9E" w:rsidP="00885B9E" w:rsidR="00885B9E" w:rsidRPr="00885B9E">
      <w:pPr>
        <w:tabs>
          <w:tab w:pos="960" w:val="left"/>
          <w:tab w:pos="4920" w:val="left"/>
        </w:tabs>
        <w:ind w:right="235"/>
        <w:jc w:val="both"/>
      </w:pPr>
    </w:p>
    <w:p w:rsidRDefault="00885B9E" w:rsidP="00885B9E" w:rsidR="00885B9E" w:rsidRPr="00885B9E">
      <w:pPr>
        <w:tabs>
          <w:tab w:pos="960" w:val="left"/>
          <w:tab w:pos="4920" w:val="left"/>
        </w:tabs>
        <w:ind w:right="235"/>
        <w:jc w:val="both"/>
      </w:pPr>
      <w:r w:rsidRPr="00885B9E">
        <w:t>DNA:</w:t>
      </w:r>
    </w:p>
    <w:p w:rsidRDefault="00821529" w:rsidP="00885B9E" w:rsidR="00821529">
      <w:pPr>
        <w:numPr>
          <w:ilvl w:val="0"/>
          <w:numId w:val="7"/>
        </w:numPr>
        <w:tabs>
          <w:tab w:pos="960" w:val="left"/>
          <w:tab w:pos="4920" w:val="left"/>
        </w:tabs>
        <w:ind w:right="235"/>
        <w:jc w:val="both"/>
      </w:pPr>
      <w:r>
        <w:t xml:space="preserve">zastupnica dužnika po zakonu Ani </w:t>
      </w:r>
      <w:proofErr w:type="spellStart"/>
      <w:r>
        <w:t>Peroš</w:t>
      </w:r>
      <w:proofErr w:type="spellEnd"/>
      <w:r>
        <w:t xml:space="preserve"> iz Zatona, Nin, Hrvatskih branitelja 8,</w:t>
      </w:r>
    </w:p>
    <w:p w:rsidRDefault="009E2DA0" w:rsidP="00885B9E" w:rsidR="009E2DA0">
      <w:pPr>
        <w:numPr>
          <w:ilvl w:val="0"/>
          <w:numId w:val="7"/>
        </w:numPr>
        <w:tabs>
          <w:tab w:pos="960" w:val="left"/>
          <w:tab w:pos="4920" w:val="left"/>
        </w:tabs>
        <w:ind w:right="235"/>
        <w:jc w:val="both"/>
      </w:pPr>
      <w:r>
        <w:t>e-Oglasna ploča sud</w:t>
      </w:r>
      <w:r w:rsidR="006F4540">
        <w:t>ov</w:t>
      </w:r>
      <w:r>
        <w:t xml:space="preserve">a </w:t>
      </w:r>
    </w:p>
    <w:p w:rsidRDefault="00885B9E" w:rsidP="00885B9E" w:rsidR="00885B9E" w:rsidRPr="00885B9E">
      <w:pPr>
        <w:numPr>
          <w:ilvl w:val="0"/>
          <w:numId w:val="7"/>
        </w:numPr>
        <w:tabs>
          <w:tab w:pos="960" w:val="left"/>
          <w:tab w:pos="4920" w:val="left"/>
        </w:tabs>
        <w:ind w:right="235"/>
        <w:jc w:val="both"/>
      </w:pPr>
      <w:r w:rsidRPr="00885B9E">
        <w:t>u spis.</w:t>
      </w:r>
    </w:p>
    <w:p w:rsidRDefault="00885B9E" w:rsidP="00885B9E" w:rsidR="00885B9E" w:rsidRPr="00885B9E"/>
    <w:p w:rsidRDefault="00885B9E" w:rsidP="00D30B3F" w:rsidR="00885B9E" w:rsidRPr="00885B9E">
      <w:pPr>
        <w:pStyle w:val="StandardWeb"/>
        <w:spacing w:afterAutospacing="false" w:after="0" w:beforeAutospacing="false" w:before="0"/>
        <w:jc w:val="center"/>
      </w:pPr>
    </w:p>
    <w:sectPr w:rsidSect="00C535CB" w:rsidR="00885B9E" w:rsidRPr="00885B9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5E2" w:rsidP="003775E2" w:rsidR="003775E2">
      <w:r>
        <w:separator/>
      </w:r>
    </w:p>
  </w:endnote>
  <w:endnote w:id="0" w:type="continuationSeparator">
    <w:p w:rsidRDefault="003775E2" w:rsidP="003775E2" w:rsidR="00377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1282975"/>
      <w:docPartObj>
        <w:docPartGallery w:val="Page Numbers (Bottom of Page)"/>
        <w:docPartUnique/>
      </w:docPartObj>
    </w:sdtPr>
    <w:sdtEndPr/>
    <w:sdtContent>
      <w:p w:rsidRDefault="00C535CB" w:rsidR="00C535C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529">
          <w:rPr>
            <w:noProof/>
          </w:rPr>
          <w:t>2</w:t>
        </w:r>
        <w:r>
          <w:fldChar w:fldCharType="end"/>
        </w:r>
      </w:p>
    </w:sdtContent>
  </w:sdt>
  <w:p w:rsidRDefault="00C535CB" w:rsidR="00C535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5E2" w:rsidP="003775E2" w:rsidR="003775E2">
      <w:r>
        <w:separator/>
      </w:r>
    </w:p>
  </w:footnote>
  <w:footnote w:id="0" w:type="continuationSeparator">
    <w:p w:rsidRDefault="003775E2" w:rsidP="003775E2" w:rsidR="00377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5E2" w:rsidP="00D04072" w:rsidR="003775E2" w:rsidRPr="00010784">
    <w:pPr>
      <w:jc w:val="right"/>
      <w:rPr>
        <w:rFonts w:cs="Arial" w:hAnsi="Arial" w:ascii="Arial"/>
      </w:rPr>
    </w:pPr>
    <w:r>
      <w:t>Poslovni broj 2 St-</w:t>
    </w:r>
    <w:r w:rsidR="00934593">
      <w:t>1124/16-61</w:t>
    </w:r>
  </w:p>
  <w:p w:rsidRDefault="003775E2" w:rsidP="003775E2" w:rsidR="003775E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5CB" w:rsidP="00C535CB" w:rsidR="00C535CB" w:rsidRPr="00010784">
    <w:pPr>
      <w:jc w:val="right"/>
      <w:rPr>
        <w:rFonts w:cs="Arial" w:hAnsi="Arial" w:ascii="Arial"/>
      </w:rPr>
    </w:pPr>
    <w:r>
      <w:t>P</w:t>
    </w:r>
    <w:r w:rsidR="00821529">
      <w:t>oslovni broj 2 St-380/17-10</w:t>
    </w:r>
  </w:p>
  <w:p w:rsidRDefault="00C535CB" w:rsidP="00C535CB" w:rsidR="00C535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53D21"/>
    <w:multiLevelType w:val="hybridMultilevel"/>
    <w:tmpl w:val="4C8CF4B4"/>
    <w:lvl w:tplc="419A39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276880"/>
    <w:multiLevelType w:val="hybridMultilevel"/>
    <w:tmpl w:val="02027D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10784"/>
    <w:rsid w:val="0002756D"/>
    <w:rsid w:val="00084742"/>
    <w:rsid w:val="00086C42"/>
    <w:rsid w:val="000873B7"/>
    <w:rsid w:val="000937D7"/>
    <w:rsid w:val="0009552C"/>
    <w:rsid w:val="000C3CD2"/>
    <w:rsid w:val="000E16B8"/>
    <w:rsid w:val="00104542"/>
    <w:rsid w:val="00111FAC"/>
    <w:rsid w:val="00114B78"/>
    <w:rsid w:val="00122B40"/>
    <w:rsid w:val="00154ADA"/>
    <w:rsid w:val="00190CFB"/>
    <w:rsid w:val="001F40E9"/>
    <w:rsid w:val="001F727D"/>
    <w:rsid w:val="002105DD"/>
    <w:rsid w:val="00210BCA"/>
    <w:rsid w:val="00210CA3"/>
    <w:rsid w:val="00213F66"/>
    <w:rsid w:val="002503E8"/>
    <w:rsid w:val="002604C1"/>
    <w:rsid w:val="00276A11"/>
    <w:rsid w:val="00283494"/>
    <w:rsid w:val="002871B0"/>
    <w:rsid w:val="002C783B"/>
    <w:rsid w:val="002F2D59"/>
    <w:rsid w:val="00313EF2"/>
    <w:rsid w:val="0031706D"/>
    <w:rsid w:val="0032432E"/>
    <w:rsid w:val="00346874"/>
    <w:rsid w:val="003775E2"/>
    <w:rsid w:val="00384E98"/>
    <w:rsid w:val="003A0A74"/>
    <w:rsid w:val="003D1772"/>
    <w:rsid w:val="003F7FD4"/>
    <w:rsid w:val="004411E2"/>
    <w:rsid w:val="004454A9"/>
    <w:rsid w:val="00452759"/>
    <w:rsid w:val="004773AB"/>
    <w:rsid w:val="00480FA2"/>
    <w:rsid w:val="004902BE"/>
    <w:rsid w:val="004C4ACB"/>
    <w:rsid w:val="004C59B9"/>
    <w:rsid w:val="004D2148"/>
    <w:rsid w:val="004E0419"/>
    <w:rsid w:val="004E6417"/>
    <w:rsid w:val="0052134D"/>
    <w:rsid w:val="00542EEE"/>
    <w:rsid w:val="005A30BB"/>
    <w:rsid w:val="005A65A7"/>
    <w:rsid w:val="00603EFB"/>
    <w:rsid w:val="00613EB0"/>
    <w:rsid w:val="00635CCE"/>
    <w:rsid w:val="006567DE"/>
    <w:rsid w:val="00685294"/>
    <w:rsid w:val="006B1627"/>
    <w:rsid w:val="006C7867"/>
    <w:rsid w:val="006F4540"/>
    <w:rsid w:val="007111AE"/>
    <w:rsid w:val="00712EDC"/>
    <w:rsid w:val="007166FF"/>
    <w:rsid w:val="007301BF"/>
    <w:rsid w:val="007332CB"/>
    <w:rsid w:val="007405E1"/>
    <w:rsid w:val="007E6279"/>
    <w:rsid w:val="007E62C1"/>
    <w:rsid w:val="007E7400"/>
    <w:rsid w:val="007E77FA"/>
    <w:rsid w:val="00803A5A"/>
    <w:rsid w:val="008203C9"/>
    <w:rsid w:val="00821529"/>
    <w:rsid w:val="008607E3"/>
    <w:rsid w:val="00885B9E"/>
    <w:rsid w:val="008D2A52"/>
    <w:rsid w:val="008D2D38"/>
    <w:rsid w:val="00902224"/>
    <w:rsid w:val="0091185C"/>
    <w:rsid w:val="009164E3"/>
    <w:rsid w:val="00921E94"/>
    <w:rsid w:val="0092653E"/>
    <w:rsid w:val="00934593"/>
    <w:rsid w:val="009473AE"/>
    <w:rsid w:val="00953D32"/>
    <w:rsid w:val="009658A8"/>
    <w:rsid w:val="009C46B7"/>
    <w:rsid w:val="009C5C7F"/>
    <w:rsid w:val="009D5E34"/>
    <w:rsid w:val="009E01C8"/>
    <w:rsid w:val="009E2DA0"/>
    <w:rsid w:val="009E5844"/>
    <w:rsid w:val="00A5101B"/>
    <w:rsid w:val="00A522E8"/>
    <w:rsid w:val="00AB089D"/>
    <w:rsid w:val="00AB7743"/>
    <w:rsid w:val="00AD49C8"/>
    <w:rsid w:val="00AE383F"/>
    <w:rsid w:val="00AF4797"/>
    <w:rsid w:val="00B126D6"/>
    <w:rsid w:val="00B172D9"/>
    <w:rsid w:val="00B174E4"/>
    <w:rsid w:val="00B471E1"/>
    <w:rsid w:val="00B66941"/>
    <w:rsid w:val="00B7032A"/>
    <w:rsid w:val="00B8081E"/>
    <w:rsid w:val="00B85399"/>
    <w:rsid w:val="00BF1469"/>
    <w:rsid w:val="00BF2836"/>
    <w:rsid w:val="00C00149"/>
    <w:rsid w:val="00C32382"/>
    <w:rsid w:val="00C535CB"/>
    <w:rsid w:val="00C63069"/>
    <w:rsid w:val="00C765C2"/>
    <w:rsid w:val="00C87BED"/>
    <w:rsid w:val="00C91970"/>
    <w:rsid w:val="00C9432A"/>
    <w:rsid w:val="00CA2231"/>
    <w:rsid w:val="00CA7E3E"/>
    <w:rsid w:val="00CC6CE2"/>
    <w:rsid w:val="00CD5920"/>
    <w:rsid w:val="00CE79DD"/>
    <w:rsid w:val="00D04072"/>
    <w:rsid w:val="00D30B3F"/>
    <w:rsid w:val="00D350BA"/>
    <w:rsid w:val="00D46B6B"/>
    <w:rsid w:val="00D54117"/>
    <w:rsid w:val="00D6652F"/>
    <w:rsid w:val="00D67C2E"/>
    <w:rsid w:val="00D87EE8"/>
    <w:rsid w:val="00DC5B8F"/>
    <w:rsid w:val="00DE0652"/>
    <w:rsid w:val="00DE26BD"/>
    <w:rsid w:val="00E16226"/>
    <w:rsid w:val="00E16C5C"/>
    <w:rsid w:val="00E31A88"/>
    <w:rsid w:val="00E32DBA"/>
    <w:rsid w:val="00E53B7F"/>
    <w:rsid w:val="00E643D2"/>
    <w:rsid w:val="00E72210"/>
    <w:rsid w:val="00E73AF8"/>
    <w:rsid w:val="00EA3814"/>
    <w:rsid w:val="00EB3D62"/>
    <w:rsid w:val="00EB433B"/>
    <w:rsid w:val="00EB67E6"/>
    <w:rsid w:val="00ED177D"/>
    <w:rsid w:val="00EE0C83"/>
    <w:rsid w:val="00EE3E4A"/>
    <w:rsid w:val="00F175A6"/>
    <w:rsid w:val="00F178FA"/>
    <w:rsid w:val="00FB0307"/>
    <w:rsid w:val="00FE2AFA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77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lineRule="auto" w:line="480" w:after="120"/>
    </w:pPr>
    <w:rPr>
      <w:sz w:val="20"/>
      <w:szCs w:val="20"/>
      <w:lang w:val="en-US"/>
    </w:rPr>
  </w:style>
  <w:style w:customStyle="true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Odlomakpopisa" w:type="paragraph">
    <w:name w:val="List Paragraph"/>
    <w:basedOn w:val="Normal"/>
    <w:uiPriority w:val="34"/>
    <w:qFormat/>
    <w:rsid w:val="00E162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5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5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5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5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7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77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after="120" w:line="480" w:lineRule="auto"/>
    </w:pPr>
    <w:rPr>
      <w:sz w:val="20"/>
      <w:szCs w:val="20"/>
      <w:lang w:val="en-US"/>
    </w:rPr>
  </w:style>
  <w:style w:customStyle="1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Odlomakpopisa" w:type="paragraph">
    <w:name w:val="List Paragraph"/>
    <w:basedOn w:val="Normal"/>
    <w:uiPriority w:val="34"/>
    <w:qFormat/>
    <w:rsid w:val="00E162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5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5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5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5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15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01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FIRST HILL FRUITS d.o.o. za proizvodnju i preradu voća i povrća</izvorni_sadrzaj>
    <derivirana_varijabla naziv="DomainObject.Predmet.ProtustrankaFormated_1">  FIRST HILL FRUITS d.o.o. za proizvodnju i preradu voća i povrća</derivirana_varijabla>
  </DomainObject.Predmet.ProtustrankaFormated>
  <DomainObject.Predmet.ProtustrankaFormatedOIB>
    <izvorni_sadrzaj>  FIRST HILL FRUITS d.o.o. za proizvodnju i preradu voća i povrća, OIB 17608883762</izvorni_sadrzaj>
    <derivirana_varijabla naziv="DomainObject.Predmet.ProtustrankaFormatedOIB_1">  FIRST HILL FRUITS d.o.o. za proizvodnju i preradu voća i povrća, OIB 17608883762</derivirana_varijabla>
  </DomainObject.Predmet.ProtustrankaFormatedOIB>
  <DomainObject.Predmet.ProtustrankaFormatedWithAdress>
    <izvorni_sadrzaj> FIRST HILL FRUITS d.o.o. za proizvodnju i preradu voća i povrća, Ulica Hrvatskih branitelja 8, 23232 Zaton</izvorni_sadrzaj>
    <derivirana_varijabla naziv="DomainObject.Predmet.ProtustrankaFormatedWithAdress_1"> FIRST HILL FRUITS d.o.o. za proizvodnju i preradu voća i povrća, Ulica Hrvatskih branitelja 8, 23232 Zaton</derivirana_varijabla>
  </DomainObject.Predmet.ProtustrankaFormatedWithAdress>
  <DomainObject.Predmet.ProtustrankaFormatedWithAdressOIB>
    <izvorni_sadrzaj> FIRST HILL FRUITS d.o.o. za proizvodnju i preradu voća i povrća, OIB 17608883762, Ulica Hrvatskih branitelja 8, 23232 Zaton</izvorni_sadrzaj>
    <derivirana_varijabla naziv="DomainObject.Predmet.ProtustrankaFormatedWithAdressOIB_1"> FIRST HILL FRUITS d.o.o. za proizvodnju i preradu voća i povrća, OIB 17608883762, Ulica Hrvatskih branitelja 8, 23232 Zaton</derivirana_varijabla>
  </DomainObject.Predmet.ProtustrankaFormatedWithAdressOIB>
  <DomainObject.Predmet.ProtustrankaWithAdress>
    <izvorni_sadrzaj>FIRST HILL FRUITS d.o.o. za proizvodnju i preradu voća i povrća Ulica Hrvatskih branitelja 8, 23232 Zaton</izvorni_sadrzaj>
    <derivirana_varijabla naziv="DomainObject.Predmet.ProtustrankaWithAdress_1">FIRST HILL FRUITS d.o.o. za proizvodnju i preradu voća i povrća Ulica Hrvatskih branitelja 8, 23232 Zaton</derivirana_varijabla>
  </DomainObject.Predmet.ProtustrankaWithAdress>
  <DomainObject.Predmet.ProtustrankaWithAdressOIB>
    <izvorni_sadrzaj>FIRST HILL FRUITS d.o.o. za proizvodnju i preradu voća i povrća, OIB 17608883762, Ulica Hrvatskih branitelja 8, 23232 Zaton</izvorni_sadrzaj>
    <derivirana_varijabla naziv="DomainObject.Predmet.ProtustrankaWithAdressOIB_1">FIRST HILL FRUITS d.o.o. za proizvodnju i preradu voća i povrća, OIB 17608883762, Ulica Hrvatskih branitelja 8, 23232 Zaton</derivirana_varijabla>
  </DomainObject.Predmet.ProtustrankaWithAdressOIB>
  <DomainObject.Predmet.ProtustrankaNazivFormated>
    <izvorni_sadrzaj>FIRST HILL FRUITS d.o.o. za proizvodnju i preradu voća i povrća</izvorni_sadrzaj>
    <derivirana_varijabla naziv="DomainObject.Predmet.ProtustrankaNazivFormated_1">FIRST HILL FRUITS d.o.o. za proizvodnju i preradu voća i povrća</derivirana_varijabla>
  </DomainObject.Predmet.ProtustrankaNazivFormated>
  <DomainObject.Predmet.ProtustrankaNazivFormatedOIB>
    <izvorni_sadrzaj>FIRST HILL FRUITS d.o.o. za proizvodnju i preradu voća i povrća, OIB 17608883762</izvorni_sadrzaj>
    <derivirana_varijabla naziv="DomainObject.Predmet.ProtustrankaNazivFormatedOIB_1">FIRST HILL FRUITS d.o.o. za proizvodnju i preradu voća i povrća, OIB 17608883762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28513.13</izvorni_sadrzaj>
    <derivirana_varijabla naziv="DomainObject.Predmet.TrenutnaVrijednost_1">28513.13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FIRST HILL FRUITS d.o.o. za proizvodnju i preradu voća i povrća</item>
    </izvorni_sadrzaj>
    <derivirana_varijabla naziv="DomainObject.Predmet.ProtuStrankaListFormated_1">
      <item>FIRST HILL FRUITS d.o.o. za proizvodnju i preradu voća i povrća</item>
    </derivirana_varijabla>
  </DomainObject.Predmet.ProtuStrankaListFormated>
  <DomainObject.Predmet.ProtuStrankaListFormatedOIB>
    <izvorni_sadrzaj>
      <item>FIRST HILL FRUITS d.o.o. za proizvodnju i preradu voća i povrća, OIB 17608883762</item>
    </izvorni_sadrzaj>
    <derivirana_varijabla naziv="DomainObject.Predmet.ProtuStrankaListFormatedOIB_1">
      <item>FIRST HILL FRUITS d.o.o. za proizvodnju i preradu voća i povrća, OIB 17608883762</item>
    </derivirana_varijabla>
  </DomainObject.Predmet.ProtuStrankaListFormatedOIB>
  <DomainObject.Predmet.ProtuStrankaListFormatedWithAdress>
    <izvorni_sadrzaj>
      <item>FIRST HILL FRUITS d.o.o. za proizvodnju i preradu voća i povrća, Ulica Hrvatskih branitelja 8, 23232 Zaton</item>
    </izvorni_sadrzaj>
    <derivirana_varijabla naziv="DomainObject.Predmet.ProtuStrankaListFormatedWithAdress_1">
      <item>FIRST HILL FRUITS d.o.o. za proizvodnju i preradu voća i povrća, Ulica Hrvatskih branitelja 8, 23232 Zaton</item>
    </derivirana_varijabla>
  </DomainObject.Predmet.ProtuStrankaListFormatedWithAdress>
  <DomainObject.Predmet.ProtuStrankaListFormatedWithAdressOIB>
    <izvorni_sadrzaj>
      <item>FIRST HILL FRUITS d.o.o. za proizvodnju i preradu voća i povrća, OIB 17608883762, Ulica Hrvatskih branitelja 8, 23232 Zaton</item>
    </izvorni_sadrzaj>
    <derivirana_varijabla naziv="DomainObject.Predmet.ProtuStrankaListFormatedWithAdressOIB_1">
      <item>FIRST HILL FRUITS d.o.o. za proizvodnju i preradu voća i povrća, OIB 17608883762, Ulica Hrvatskih branitelja 8, 23232 Zaton</item>
    </derivirana_varijabla>
  </DomainObject.Predmet.ProtuStrankaListFormatedWithAdressOIB>
  <DomainObject.Predmet.ProtuStrankaListNazivFormated>
    <izvorni_sadrzaj>
      <item>FIRST HILL FRUITS d.o.o. za proizvodnju i preradu voća i povrća</item>
    </izvorni_sadrzaj>
    <derivirana_varijabla naziv="DomainObject.Predmet.ProtuStrankaListNazivFormated_1">
      <item>FIRST HILL FRUITS d.o.o. za proizvodnju i preradu voća i povrća</item>
    </derivirana_varijabla>
  </DomainObject.Predmet.ProtuStrankaListNazivFormated>
  <DomainObject.Predmet.ProtuStrankaListNazivFormatedOIB>
    <izvorni_sadrzaj>
      <item>FIRST HILL FRUITS d.o.o. za proizvodnju i preradu voća i povrća, OIB 17608883762</item>
    </izvorni_sadrzaj>
    <derivirana_varijabla naziv="DomainObject.Predmet.ProtuStrankaListNazivFormatedOIB_1">
      <item>FIRST HILL FRUITS d.o.o. za proizvodnju i preradu voća i povrća, OIB 17608883762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FIRST HILL FRUITS d.o.o. za proizvodnju i preradu voća i povrća</izvorni_sadrzaj>
    <derivirana_varijabla naziv="DomainObject.Predmet.ProtustrankaIDrugi_1">FIRST HILL FRUITS d.o.o. za proizvodnju i preradu voća i povrća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FIRST HILL FRUITS d.o.o. za proizvodnju i preradu voća i povrća, OIB 17608883762, Ulica Hrvatskih branitelja 8, 23232 Zaton</izvorni_sadrzaj>
    <derivirana_varijabla naziv="DomainObject.Predmet.ProtustrankaIDrugiAdressOIB_1">FIRST HILL FRUITS d.o.o. za proizvodnju i preradu voća i povrća, OIB 17608883762, Ulica Hrvatskih branitelja 8, 23232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FIRST HILL FRUITS d.o.o. za proizvodnju i preradu voća i povrća</item>
    </izvorni_sadrzaj>
    <derivirana_varijabla naziv="DomainObject.Predmet.SudioniciListNaziv_1">
      <item>Financijska agencija, Podružnica Zadar</item>
      <item>FIRST HILL FRUITS d.o.o. za proizvodnju i preradu voća i povrća</item>
    </derivirana_varijabla>
  </DomainObject.Predmet.SudioniciListNaziv>
  <DomainObject.Predmet.SudioniciListAdressOIB>
    <izvorni_sadrzaj>
      <item>Financijska agencija, Podružnica Zadar, OIB 85821130368</item>
      <item>FIRST HILL FRUITS d.o.o. za proizvodnju i preradu voća i povrća, OIB 17608883762, Ulica Hrvatskih branitelja 8,23232 Zaton</item>
    </izvorni_sadrzaj>
    <derivirana_varijabla naziv="DomainObject.Predmet.SudioniciListAdressOIB_1">
      <item>Financijska agencija, Podružnica Zadar, OIB 85821130368</item>
      <item>FIRST HILL FRUITS d.o.o. za proizvodnju i preradu voća i povrća, OIB 17608883762, Ulica Hrvatskih branitelja 8,23232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17608883762</item>
    </izvorni_sadrzaj>
    <derivirana_varijabla naziv="DomainObject.Predmet.SudioniciListNazivOIB_1">
      <item>, OIB 85821130368</item>
      <item>, OIB 17608883762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893ACE-94CE-4E5F-9D49-E57972B571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294</properties:Words>
  <properties:Characters>1352</properties:Characters>
  <properties:Lines>50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2017-09-20T12:17:00Z</dcterms:created>
  <dc:creator>Ardena Bajlo</dc:creator>
  <cp:lastModifiedBy>Marijana Žuža</cp:lastModifiedBy>
  <cp:lastPrinted>2017-10-18T07:22:00Z</cp:lastPrinted>
  <dcterms:modified xmlns:xsi="http://www.w3.org/2001/XMLSchema-instance" xsi:type="dcterms:W3CDTF">2017-10-18T08:28:00Z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