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9716" w14:paraId="e4c9716"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3604DE">
        <w:rPr>
          <w:b/>
        </w:rPr>
        <w:t>656</w:t>
      </w:r>
      <w:r w:rsidR="00F1736F" w:rsidRPr="003C451C">
        <w:rPr>
          <w:b/>
        </w:rPr>
        <w:t>/201</w:t>
      </w:r>
      <w:r w:rsidR="000B3520">
        <w:rPr>
          <w:b/>
        </w:rPr>
        <w:t>7</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3604DE">
        <w:t>SILESIANA j.d.o.o. Seget Gornji, Čarije 10, OIB: 70653829136</w:t>
      </w:r>
      <w:r w:rsidRPr="00815E32">
        <w:t xml:space="preserve">, dana </w:t>
      </w:r>
      <w:r w:rsidR="003604DE">
        <w:t>8. siječnja 2018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3604DE">
        <w:rPr>
          <w:b/>
        </w:rPr>
        <w:t>26. veljače</w:t>
      </w:r>
      <w:r w:rsidR="000B3520">
        <w:rPr>
          <w:b/>
        </w:rPr>
        <w:t xml:space="preserve"> 2018</w:t>
      </w:r>
      <w:r w:rsidRPr="004730D7">
        <w:rPr>
          <w:b/>
        </w:rPr>
        <w:t xml:space="preserve">. u </w:t>
      </w:r>
      <w:r w:rsidR="003604DE">
        <w:rPr>
          <w:b/>
        </w:rPr>
        <w:t>13,40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3604DE">
        <w:rPr>
          <w:b/>
        </w:rPr>
        <w:t>8. siječnja 2018</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w:t>
      </w:r>
      <w:r w:rsidR="003604DE">
        <w:t xml:space="preserve"> </w:t>
      </w:r>
      <w:r>
        <w:t>mrežna stranica e – oglasna ploča</w:t>
      </w:r>
    </w:p>
    <w:p w:rsidRDefault="00585D1B" w:rsidP="00206CCD" w:rsidR="00585D1B">
      <w:pPr>
        <w:jc w:val="both"/>
      </w:pPr>
      <w:r>
        <w:t>- FINA</w:t>
      </w:r>
      <w:r w:rsidR="008B758C">
        <w:t xml:space="preserve"> RC Split</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604DE"/>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24F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1DA8"/>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A6D5D"/>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St-656/2017</izvorni_sadrzaj>
    <derivirana_varijabla naziv="DomainObject.Predmet.OznakaBroj_1">St-656/2017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9012.26</izvorni_sadrzaj>
    <derivirana_varijabla naziv="DomainObject.Predmet.TrenutnaVrijednost_1">9012.26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70653829136</item>
      <item>, OIB 85821130368</item>
    </izvorni_sadrzaj>
    <derivirana_varijabla naziv="DomainObject.Predmet.SudioniciListNazivOIB_1">
      <item>, OIB 70653829136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1</properties:Pages>
  <properties:Words>245</properties:Words>
  <properties:Characters>1182</properties:Characters>
  <properties:Lines>44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2018-01-08T12:56:00Z</dcterms:created>
  <dc:creator>RH-TDU</dc:creator>
  <cp:lastModifiedBy>Paško Bačić</cp:lastModifiedBy>
  <cp:lastPrinted>2018-01-08T12:56:00Z</cp:lastPrinted>
  <dcterms:modified xmlns:xsi="http://www.w3.org/2001/XMLSchema-instance" xsi:type="dcterms:W3CDTF">2018-01-08T13:07:00Z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