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c96d" w14:paraId="d23c96d" w:rsidRDefault="00CC6499" w:rsidP="00CC6499" w:rsidR="00CC6499" w:rsidRPr="004721D7">
      <w:pPr>
        <w:jc w:val="right"/>
        <w15:collapsed w:val="false"/>
      </w:pPr>
      <w:bookmarkStart w:name="_GoBack" w:id="0"/>
      <w:bookmarkEnd w:id="0"/>
      <w:r w:rsidRPr="004721D7">
        <w:tab/>
      </w:r>
      <w:r w:rsidRPr="004721D7">
        <w:tab/>
        <w:t>5 St-</w:t>
      </w:r>
      <w:r w:rsidRPr="004721D7">
        <w:rPr>
          <w:lang w:val="sl-SI"/>
        </w:rPr>
        <w:t>386/14</w:t>
      </w:r>
      <w:r>
        <w:rPr>
          <w:lang w:val="sl-SI"/>
        </w:rPr>
        <w:t>-61</w:t>
      </w:r>
    </w:p>
    <w:p w:rsidRDefault="00CC6499" w:rsidP="00CC6499" w:rsidR="00CC6499" w:rsidRPr="004721D7"/>
    <w:p w:rsidRDefault="00CC6499" w:rsidP="00CC6499" w:rsidR="00CC6499" w:rsidRPr="004721D7">
      <w:r w:rsidRPr="004721D7">
        <w:t xml:space="preserve">   </w:t>
      </w:r>
      <w:r>
        <w:t xml:space="preserve">  </w:t>
      </w:r>
      <w:r w:rsidRPr="004721D7">
        <w:t xml:space="preserve"> REPUBLIKA HRVATSKA</w:t>
      </w:r>
    </w:p>
    <w:p w:rsidRDefault="00CC6499" w:rsidP="00CC6499" w:rsidR="00CC6499" w:rsidRPr="004721D7">
      <w:r w:rsidRPr="004721D7">
        <w:t>TRGOVAČKI SUD U ZAGREBU</w:t>
      </w:r>
    </w:p>
    <w:p w:rsidRDefault="00CC6499" w:rsidP="00CC6499" w:rsidR="00CC6499" w:rsidRPr="004721D7">
      <w:r w:rsidRPr="004721D7">
        <w:t xml:space="preserve">  </w:t>
      </w:r>
      <w:r>
        <w:t xml:space="preserve">        </w:t>
      </w:r>
      <w:r w:rsidRPr="004721D7">
        <w:t xml:space="preserve"> Zagreb, Amruševa 2/II</w:t>
      </w:r>
    </w:p>
    <w:p w:rsidRDefault="00CC6499" w:rsidP="00CC6499" w:rsidR="00CC6499" w:rsidRPr="004721D7">
      <w:r w:rsidRPr="004721D7">
        <w:tab/>
      </w:r>
      <w:r w:rsidRPr="004721D7">
        <w:tab/>
      </w:r>
      <w:r w:rsidRPr="004721D7">
        <w:tab/>
      </w:r>
      <w:r w:rsidRPr="004721D7">
        <w:tab/>
      </w:r>
      <w:r w:rsidRPr="004721D7">
        <w:tab/>
      </w:r>
    </w:p>
    <w:p w:rsidRDefault="00CC6499" w:rsidP="00CC6499" w:rsidR="00CC6499" w:rsidRPr="004721D7"/>
    <w:p w:rsidRDefault="00CC6499" w:rsidP="00CC6499" w:rsidR="00CC6499" w:rsidRPr="004721D7"/>
    <w:p w:rsidRDefault="00CC6499" w:rsidP="00CC6499" w:rsidR="00CC6499">
      <w:pPr>
        <w:jc w:val="center"/>
      </w:pPr>
      <w:r>
        <w:t>R E P U B L I K A  H R V A T S K A</w:t>
      </w:r>
    </w:p>
    <w:p w:rsidRDefault="00CC6499" w:rsidP="00CC6499" w:rsidR="00CC6499" w:rsidRPr="004721D7"/>
    <w:p w:rsidRDefault="00CC6499" w:rsidP="00CC6499" w:rsidR="00CC6499" w:rsidRPr="004721D7">
      <w:pPr>
        <w:jc w:val="center"/>
      </w:pPr>
      <w:r w:rsidRPr="004721D7">
        <w:t>O B A V I J E S T</w:t>
      </w:r>
    </w:p>
    <w:p w:rsidRDefault="00CC6499" w:rsidP="00CC6499" w:rsidR="00CC6499" w:rsidRPr="004721D7"/>
    <w:p w:rsidRDefault="00CC6499" w:rsidP="00CC6499" w:rsidR="00CC6499" w:rsidRPr="004721D7"/>
    <w:p w:rsidRDefault="00CC6499" w:rsidP="00CC6499" w:rsidR="00CC6499" w:rsidRPr="004721D7"/>
    <w:p w:rsidRDefault="00CC6499" w:rsidP="00CC6499" w:rsidR="00CC6499" w:rsidRPr="004721D7">
      <w:pPr>
        <w:jc w:val="both"/>
      </w:pPr>
      <w:r w:rsidRPr="004721D7">
        <w:tab/>
        <w:t>Rješenjem ovog suda broj St-</w:t>
      </w:r>
      <w:r w:rsidRPr="004721D7">
        <w:rPr>
          <w:lang w:val="sl-SI"/>
        </w:rPr>
        <w:t xml:space="preserve">386/14 </w:t>
      </w:r>
      <w:r w:rsidRPr="004721D7">
        <w:t>od 15. listopada 2015., u stečajnom postupku nad stečajnim dužnikom Kozina d.o.o. u stečaju Krapina, Zagrebačka 35 OIB 48154344444</w:t>
      </w:r>
      <w:r w:rsidRPr="004721D7">
        <w:rPr>
          <w:lang w:val="sl-SI"/>
        </w:rPr>
        <w:t xml:space="preserve">, </w:t>
      </w:r>
      <w:r w:rsidRPr="004721D7">
        <w:t>određena je nagrada i naknada stečajnom upravitelju Juri Marušiću.</w:t>
      </w:r>
    </w:p>
    <w:p w:rsidRDefault="00CC6499" w:rsidP="00CC6499" w:rsidR="00CC6499" w:rsidRPr="004721D7">
      <w:r w:rsidRPr="004721D7">
        <w:tab/>
        <w:t>Uvid u potpuni tekst rješenja može se izvršiti u sudskoj pisarnici.</w:t>
      </w:r>
    </w:p>
    <w:p w:rsidRDefault="00CC6499" w:rsidP="00CC6499" w:rsidR="00CC6499" w:rsidRPr="004721D7"/>
    <w:p w:rsidRDefault="00CC6499" w:rsidP="00CC6499" w:rsidR="00CC6499" w:rsidRPr="004721D7"/>
    <w:p w:rsidRDefault="00CC6499" w:rsidP="00CC6499" w:rsidR="00CC6499" w:rsidRPr="004721D7">
      <w:pPr>
        <w:jc w:val="center"/>
      </w:pPr>
      <w:r w:rsidRPr="004721D7">
        <w:t>U Zagrebu,  15. listopada 2015.</w:t>
      </w:r>
      <w:r>
        <w:t xml:space="preserve"> </w:t>
      </w:r>
    </w:p>
    <w:p w:rsidRDefault="00CC6499" w:rsidP="00CC6499" w:rsidR="00CC6499" w:rsidRPr="004721D7"/>
    <w:p w:rsidRDefault="00CC6499" w:rsidP="00CC6499" w:rsidR="00CC6499" w:rsidRPr="004721D7"/>
    <w:p w:rsidRDefault="00CC6499" w:rsidP="00CC6499" w:rsidR="00CC6499" w:rsidRPr="004721D7">
      <w:pPr>
        <w:ind w:left="4956"/>
        <w:jc w:val="right"/>
      </w:pPr>
      <w:r w:rsidRPr="004721D7">
        <w:t xml:space="preserve">  STEČAJNI SUDAC:</w:t>
      </w:r>
    </w:p>
    <w:p w:rsidRDefault="00CC6499" w:rsidP="00CC6499" w:rsidR="00CC6499">
      <w:pPr>
        <w:ind w:left="4956"/>
        <w:jc w:val="right"/>
      </w:pPr>
      <w:r w:rsidRPr="004721D7">
        <w:tab/>
      </w:r>
      <w:r w:rsidRPr="004721D7">
        <w:tab/>
      </w:r>
      <w:r>
        <w:t xml:space="preserve"> dr. sc. Jelena Čuveljak</w:t>
      </w:r>
      <w:r w:rsidR="006A34F2">
        <w:t>,v.r.</w:t>
      </w:r>
    </w:p>
    <w:p w:rsidRDefault="006A34F2" w:rsidP="0083108A" w:rsidR="006A34F2" w:rsidRPr="003528B2">
      <w:r w:rsidRPr="003528B2">
        <w:t>Za točnost otpravka-ovlašteni službenik:</w:t>
      </w:r>
    </w:p>
    <w:p w:rsidRDefault="006A34F2" w:rsidP="003528B2" w:rsidR="006A34F2" w:rsidRPr="003528B2">
      <w:r w:rsidRPr="003528B2">
        <w:t>Karmela Dolenc</w:t>
      </w:r>
    </w:p>
    <w:p w:rsidRDefault="006A34F2" w:rsidP="00CC6499" w:rsidR="006A34F2" w:rsidRPr="004721D7">
      <w:pPr>
        <w:ind w:left="4956"/>
        <w:jc w:val="right"/>
      </w:pPr>
    </w:p>
    <w:p w:rsidRDefault="00CC6499" w:rsidP="00CC6499" w:rsidR="00CC6499" w:rsidRPr="004721D7">
      <w:pPr>
        <w:ind w:left="4956"/>
        <w:jc w:val="both"/>
      </w:pPr>
      <w:r w:rsidRPr="004721D7">
        <w:tab/>
      </w:r>
      <w:r w:rsidRPr="004721D7">
        <w:tab/>
      </w:r>
      <w:r w:rsidRPr="004721D7">
        <w:tab/>
      </w:r>
    </w:p>
    <w:p w:rsidRDefault="00CC6499" w:rsidP="00CC6499" w:rsidR="00CC6499" w:rsidRPr="004721D7">
      <w:pPr>
        <w:ind w:left="4956"/>
        <w:jc w:val="both"/>
      </w:pPr>
      <w:r w:rsidRPr="004721D7">
        <w:tab/>
      </w:r>
    </w:p>
    <w:p w:rsidRDefault="00CC6499" w:rsidP="00CC6499" w:rsidR="00CC6499" w:rsidRPr="004721D7"/>
    <w:p w:rsidRDefault="00CC6499" w:rsidP="00CC6499" w:rsidR="00CC6499" w:rsidRPr="004721D7">
      <w:r w:rsidRPr="004721D7">
        <w:t>DN-a:</w:t>
      </w:r>
    </w:p>
    <w:p w:rsidRDefault="00CC6499" w:rsidP="00CC6499" w:rsidR="00CC6499" w:rsidRPr="004721D7">
      <w:r w:rsidRPr="004721D7">
        <w:t>1.eOglasna ploča/3 dana</w:t>
      </w:r>
    </w:p>
    <w:p w:rsidRDefault="00CC6499" w:rsidP="00CC6499" w:rsidR="00CC6499" w:rsidRPr="004721D7">
      <w:pPr>
        <w:jc w:val="both"/>
      </w:pPr>
    </w:p>
    <w:p w:rsidRDefault="00CC6499" w:rsidP="00CC6499" w:rsidR="00CC6499" w:rsidRPr="004721D7">
      <w:pPr>
        <w:jc w:val="both"/>
      </w:pPr>
    </w:p>
    <w:p w:rsidRDefault="00CC6499" w:rsidP="00CC6499" w:rsidR="00CC6499" w:rsidRPr="004721D7">
      <w:pPr>
        <w:jc w:val="both"/>
        <w:rPr>
          <w:color w:val="FFFFFF"/>
        </w:rPr>
      </w:pPr>
      <w:r w:rsidRPr="004721D7">
        <w:rPr>
          <w:color w:val="FFFFFF"/>
        </w:rPr>
        <w:t>NK</w:t>
      </w:r>
    </w:p>
    <w:p w:rsidRDefault="00CC6499" w:rsidP="00CC6499" w:rsidR="00CC6499" w:rsidRPr="004721D7">
      <w:pPr>
        <w:jc w:val="both"/>
        <w:rPr>
          <w:color w:val="FFFFFF"/>
        </w:rPr>
      </w:pPr>
      <w:r w:rsidRPr="004721D7">
        <w:rPr>
          <w:color w:val="FFFFFF"/>
        </w:rPr>
        <w:t>Kal: 8 dana</w:t>
      </w:r>
    </w:p>
    <w:p w:rsidRDefault="00CC6499" w:rsidP="00CC6499" w:rsidR="00CC6499" w:rsidRPr="004721D7">
      <w:pPr>
        <w:jc w:val="both"/>
        <w:rPr>
          <w:color w:val="FFFFFF"/>
        </w:rPr>
      </w:pPr>
    </w:p>
    <w:p w:rsidRDefault="00CC6499" w:rsidP="00CC6499" w:rsidR="00CC6499" w:rsidRPr="004721D7">
      <w:pPr>
        <w:jc w:val="both"/>
        <w:rPr>
          <w:color w:val="FFFFFF"/>
        </w:rPr>
      </w:pPr>
    </w:p>
    <w:p w:rsidRDefault="00CC6499" w:rsidP="00CC6499" w:rsidR="00CC6499" w:rsidRPr="004721D7">
      <w:pPr>
        <w:jc w:val="both"/>
        <w:rPr>
          <w:color w:val="FFFFFF"/>
        </w:rPr>
      </w:pPr>
    </w:p>
    <w:p w:rsidRDefault="00CC6499" w:rsidP="00CC6499" w:rsidR="00CC6499" w:rsidRPr="004721D7">
      <w:pPr>
        <w:jc w:val="both"/>
      </w:pPr>
    </w:p>
    <w:p w:rsidRDefault="00CC6499" w:rsidP="00CC6499" w:rsidR="00CC6499" w:rsidRPr="004721D7">
      <w:pPr>
        <w:jc w:val="both"/>
      </w:pPr>
    </w:p>
    <w:p w:rsidRDefault="00CC6499" w:rsidP="00CC6499" w:rsidR="00CC6499" w:rsidRPr="004721D7">
      <w:pPr>
        <w:jc w:val="both"/>
      </w:pPr>
    </w:p>
    <w:p w:rsidRDefault="00CC6499" w:rsidP="00CC6499" w:rsidR="00CC6499" w:rsidRPr="004721D7">
      <w:pPr>
        <w:jc w:val="both"/>
      </w:pPr>
    </w:p>
    <w:p w:rsidRDefault="009A248B" w:rsidR="009A248B"/>
    <w:sectPr w:rsidSect="004721D7" w:rsidR="009A248B">
      <w:headerReference w:type="even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520" w:rsidR="00000000">
      <w:r>
        <w:separator/>
      </w:r>
    </w:p>
  </w:endnote>
  <w:endnote w:id="0" w:type="continuationSeparator">
    <w:p w:rsidRDefault="0041352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520" w:rsidR="00000000">
      <w:r>
        <w:separator/>
      </w:r>
    </w:p>
  </w:footnote>
  <w:footnote w:id="0" w:type="continuationSeparator">
    <w:p w:rsidRDefault="0041352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4F2" w:rsidP="00EE0CED" w:rsidR="00F041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3520" w:rsidR="00F041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4F2" w:rsidR="004721D7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499"/>
    <w:rsid w:val="00101281"/>
    <w:rsid w:val="00215918"/>
    <w:rsid w:val="0033665F"/>
    <w:rsid w:val="00413520"/>
    <w:rsid w:val="00524D3D"/>
    <w:rsid w:val="006156D0"/>
    <w:rsid w:val="0064498B"/>
    <w:rsid w:val="006A34F2"/>
    <w:rsid w:val="008C31DE"/>
    <w:rsid w:val="009A248B"/>
    <w:rsid w:val="00CC6499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6499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649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CC649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C6499"/>
  </w:style>
  <w:style w:styleId="Tekstbalonia" w:type="paragraph">
    <w:name w:val="Balloon Text"/>
    <w:basedOn w:val="Normal"/>
    <w:link w:val="TekstbaloniaChar"/>
    <w:uiPriority w:val="99"/>
    <w:semiHidden/>
    <w:unhideWhenUsed/>
    <w:rsid w:val="00CC64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649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3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6499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649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CC649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C6499"/>
  </w:style>
  <w:style w:styleId="Tekstbalonia" w:type="paragraph">
    <w:name w:val="Balloon Text"/>
    <w:basedOn w:val="Normal"/>
    <w:link w:val="TekstbaloniaChar"/>
    <w:uiPriority w:val="99"/>
    <w:semiHidden/>
    <w:unhideWhenUsed/>
    <w:rsid w:val="00CC64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649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3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st.upravitelju</izvorni_sadrzaj>
    <derivirana_varijabla naziv="DomainObject.Primjedba_1">obavijest o nagradi st.upravitelju</derivirana_varijabla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2014.</izvorni_sadrzaj>
    <derivirana_varijabla naziv="DomainObject.Predmet.DatumOsnivanja_1">13.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KOZINA d.o.o. zastupanog po punomoćniku Ivan Kozina</izvorni_sadrzaj>
    <derivirana_varijabla naziv="DomainObject.Predmet.ProtustrankaFormated_1">  KOZINA d.o.o. zastupanog po punomoćniku Ivan Kozina</derivirana_varijabla>
  </DomainObject.Predmet.ProtustrankaFormated>
  <DomainObject.Predmet.ProtustrankaFormatedOIB>
    <izvorni_sadrzaj>  KOZINA d.o.o., OIB 48154344444 zastupanog po punomoćniku Ivan Kozina</izvorni_sadrzaj>
    <derivirana_varijabla naziv="DomainObject.Predmet.ProtustrankaFormatedOIB_1">  KOZINA d.o.o., OIB 48154344444 zastupanog po punomoćniku Ivan Kozina</derivirana_varijabla>
  </DomainObject.Predmet.ProtustrankaFormatedOIB>
  <DomainObject.Predmet.ProtustrankaFormatedWithAdress>
    <izvorni_sadrzaj> KOZINA d.o.o., Zagrebačka Cesta 35, 49000 Krapina zastupanog po punomoćniku Ivan Kozina</izvorni_sadrzaj>
    <derivirana_varijabla naziv="DomainObject.Predmet.ProtustrankaFormatedWithAdress_1"> KOZINA d.o.o., Zagrebačka Cesta 35, 49000 Krapina zastupanog po punomoćniku Ivan Kozina</derivirana_varijabla>
  </DomainObject.Predmet.ProtustrankaFormatedWithAdress>
  <DomainObject.Predmet.ProtustrankaFormatedWithAdressOIB>
    <izvorni_sadrzaj> KOZINA d.o.o., OIB 48154344444, Zagrebačka Cesta 35, 49000 Krapina zastupanog po punomoćniku Ivan Kozina</izvorni_sadrzaj>
    <derivirana_varijabla naziv="DomainObject.Predmet.ProtustrankaFormatedWithAdressOIB_1"> KOZINA d.o.o., OIB 48154344444, Zagrebačka Cesta 35, 49000 Krapina zastupanog po punomoćniku Ivan Kozina</derivirana_varijabla>
  </DomainObject.Predmet.ProtustrankaFormatedWithAdressOIB>
  <DomainObject.Predmet.ProtustrankaWithAdress>
    <izvorni_sadrzaj>KOZINA d.o.o. Zagrebačka Cesta 35, 49000 Krapina</izvorni_sadrzaj>
    <derivirana_varijabla naziv="DomainObject.Predmet.ProtustrankaWithAdress_1">KOZINA d.o.o. Zagrebačka Cesta 35, 49000 Krapina</derivirana_varijabla>
  </DomainObject.Predmet.ProtustrankaWithAdress>
  <DomainObject.Predmet.ProtustrankaWithAdressOIB>
    <izvorni_sadrzaj>KOZINA d.o.o., OIB 48154344444, Zagrebačka Cesta 35, 49000 Krapina</izvorni_sadrzaj>
    <derivirana_varijabla naziv="DomainObject.Predmet.ProtustrankaWithAdressOIB_1">KOZINA d.o.o., OIB 48154344444, Zagrebačka Cesta 35, 49000 Krapina</derivirana_varijabla>
  </DomainObject.Predmet.ProtustrankaWithAdressOIB>
  <DomainObject.Predmet.ProtustrankaNazivFormated>
    <izvorni_sadrzaj>KOZINA d.o.o.</izvorni_sadrzaj>
    <derivirana_varijabla naziv="DomainObject.Predmet.ProtustrankaNazivFormated_1">KOZINA d.o.o.</derivirana_varijabla>
  </DomainObject.Predmet.ProtustrankaNazivFormated>
  <DomainObject.Predmet.ProtustrankaNazivFormatedOIB>
    <izvorni_sadrzaj>KOZINA d.o.o., OIB 48154344444</izvorni_sadrzaj>
    <derivirana_varijabla naziv="DomainObject.Predmet.ProtustrankaNazivFormatedOIB_1">KOZINA d.o.o., OIB 48154344444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KOZINA d.o.o.; VJEROVNICI; HTV Zagreb</izvorni_sadrzaj>
    <derivirana_varijabla naziv="DomainObject.Predmet.StrankaFormated_1">  KOZINA d.o.o.; VJEROVNICI; HTV Zagreb</derivirana_varijabla>
  </DomainObject.Predmet.StrankaFormated>
  <DomainObject.Predmet.StrankaFormatedOIB>
    <izvorni_sadrzaj>  KOZINA d.o.o., OIB 48154344444; VJEROVNICI; HTV Zagreb</izvorni_sadrzaj>
    <derivirana_varijabla naziv="DomainObject.Predmet.StrankaFormatedOIB_1">  KOZINA d.o.o., OIB 48154344444; VJEROVNICI; HTV Zagreb</derivirana_varijabla>
  </DomainObject.Predmet.StrankaFormatedOIB>
  <DomainObject.Predmet.StrankaFormatedWithAdress>
    <izvorni_sadrzaj> KOZINA d.o.o., Zagrebačka Cesta 35, 49000 Krapina; VJEROVNICI; HTV Zagreb</izvorni_sadrzaj>
    <derivirana_varijabla naziv="DomainObject.Predmet.StrankaFormatedWithAdress_1"> KOZINA d.o.o., Zagrebačka Cesta 35, 49000 Krapina; VJEROVNICI; HTV Zagreb</derivirana_varijabla>
  </DomainObject.Predmet.StrankaFormatedWithAdress>
  <DomainObject.Predmet.StrankaFormatedWithAdressOIB>
    <izvorni_sadrzaj> KOZINA d.o.o., OIB 48154344444, Zagrebačka Cesta 35, 49000 Krapina; VJEROVNICI; HTV Zagreb</izvorni_sadrzaj>
    <derivirana_varijabla naziv="DomainObject.Predmet.StrankaFormatedWithAdressOIB_1"> KOZINA d.o.o., OIB 48154344444, Zagrebačka Cesta 35, 49000 Krapina; VJEROVNICI; HTV Zagreb</derivirana_varijabla>
  </DomainObject.Predmet.StrankaFormatedWithAdressOIB>
  <DomainObject.Predmet.StrankaWithAdress>
    <izvorni_sadrzaj>KOZINA d.o.o. Zagrebačka Cesta 35,49000 Krapina,VJEROVNICI ,HTV Zagreb </izvorni_sadrzaj>
    <derivirana_varijabla naziv="DomainObject.Predmet.StrankaWithAdress_1">KOZINA d.o.o. Zagrebačka Cesta 35,49000 Krapina,VJEROVNICI ,HTV Zagreb </derivirana_varijabla>
  </DomainObject.Predmet.StrankaWithAdress>
  <DomainObject.Predmet.StrankaWithAdressOIB>
    <izvorni_sadrzaj>KOZINA d.o.o., OIB 48154344444, Zagrebačka Cesta 35,49000 Krapina,VJEROVNICI,HTV Zagreb</izvorni_sadrzaj>
    <derivirana_varijabla naziv="DomainObject.Predmet.StrankaWithAdressOIB_1">KOZINA d.o.o., OIB 48154344444, Zagrebačka Cesta 35,49000 Krapina,VJEROVNICI,HTV Zagreb</derivirana_varijabla>
  </DomainObject.Predmet.StrankaWithAdressOIB>
  <DomainObject.Predmet.StrankaNazivFormated>
    <izvorni_sadrzaj>KOZINA d.o.o.,VJEROVNICI,HTV Zagreb</izvorni_sadrzaj>
    <derivirana_varijabla naziv="DomainObject.Predmet.StrankaNazivFormated_1">KOZINA d.o.o.,VJEROVNICI,HTV Zagreb</derivirana_varijabla>
  </DomainObject.Predmet.StrankaNazivFormated>
  <DomainObject.Predmet.StrankaNazivFormatedOIB>
    <izvorni_sadrzaj>KOZINA d.o.o., OIB 48154344444,VJEROVNICI,HTV Zagreb</izvorni_sadrzaj>
    <derivirana_varijabla naziv="DomainObject.Predmet.StrankaNazivFormatedOIB_1">KOZINA d.o.o., OIB 48154344444,VJEROVNICI,HTV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KOZINA d.o.o.</item>
      <item>VJEROVNICI</item>
      <item>HTV Zagreb</item>
    </izvorni_sadrzaj>
    <derivirana_varijabla naziv="DomainObject.Predmet.StrankaListFormated_1">
      <item>KOZINA d.o.o.</item>
      <item>VJEROVNICI</item>
      <item>HTV Zagreb</item>
    </derivirana_varijabla>
  </DomainObject.Predmet.StrankaListFormated>
  <DomainObject.Predmet.StrankaListFormatedOIB>
    <izvorni_sadrzaj>
      <item>KOZINA d.o.o., OIB 48154344444</item>
      <item>VJEROVNICI</item>
      <item>HTV Zagreb</item>
    </izvorni_sadrzaj>
    <derivirana_varijabla naziv="DomainObject.Predmet.StrankaListFormatedOIB_1">
      <item>KOZINA d.o.o., OIB 48154344444</item>
      <item>VJEROVNICI</item>
      <item>HTV Zagreb</item>
    </derivirana_varijabla>
  </DomainObject.Predmet.StrankaListFormatedOIB>
  <DomainObject.Predmet.StrankaListFormatedWithAdress>
    <izvorni_sadrzaj>
      <item>KOZINA d.o.o., Zagrebačka Cesta 35, 49000 Krapina</item>
      <item>VJEROVNICI</item>
      <item>HTV Zagreb</item>
    </izvorni_sadrzaj>
    <derivirana_varijabla naziv="DomainObject.Predmet.StrankaListFormatedWithAdress_1">
      <item>KOZINA d.o.o., Zagrebačka Cesta 35, 49000 Krapina</item>
      <item>VJEROVNICI</item>
      <item>HTV Zagreb</item>
    </derivirana_varijabla>
  </DomainObject.Predmet.StrankaListFormatedWithAdress>
  <DomainObject.Predmet.StrankaListFormatedWithAdressOIB>
    <izvorni_sadrzaj>
      <item>KOZINA d.o.o., OIB 48154344444, Zagrebačka Cesta 35, 49000 Krapina</item>
      <item>VJEROVNICI</item>
      <item>HTV Zagreb</item>
    </izvorni_sadrzaj>
    <derivirana_varijabla naziv="DomainObject.Predmet.StrankaListFormatedWithAdressOIB_1">
      <item>KOZINA d.o.o., OIB 48154344444, Zagrebačka Cesta 35, 49000 Krapina</item>
      <item>VJEROVNICI</item>
      <item>HTV Zagreb</item>
    </derivirana_varijabla>
  </DomainObject.Predmet.StrankaListFormatedWithAdressOIB>
  <DomainObject.Predmet.StrankaListNazivFormated>
    <izvorni_sadrzaj>
      <item>KOZINA d.o.o.</item>
      <item>VJEROVNICI</item>
      <item>HTV Zagreb</item>
    </izvorni_sadrzaj>
    <derivirana_varijabla naziv="DomainObject.Predmet.StrankaListNazivFormated_1">
      <item>KOZINA d.o.o.</item>
      <item>VJEROVNICI</item>
      <item>HTV Zagreb</item>
    </derivirana_varijabla>
  </DomainObject.Predmet.StrankaListNazivFormated>
  <DomainObject.Predmet.StrankaListNazivFormatedOIB>
    <izvorni_sadrzaj>
      <item>KOZINA d.o.o., OIB 48154344444</item>
      <item>VJEROVNICI</item>
      <item>HTV Zagreb</item>
    </izvorni_sadrzaj>
    <derivirana_varijabla naziv="DomainObject.Predmet.StrankaListNazivFormatedOIB_1">
      <item>KOZINA d.o.o., OIB 48154344444</item>
      <item>VJEROVNICI</item>
      <item>HTV Zagreb</item>
    </derivirana_varijabla>
  </DomainObject.Predmet.StrankaListNazivFormatedOIB>
  <DomainObject.Predmet.ProtuStrankaListFormated>
    <izvorni_sadrzaj>
      <item>KOZINA d.o.o. zastupanog po punomoćniku Ivan Kozina</item>
    </izvorni_sadrzaj>
    <derivirana_varijabla naziv="DomainObject.Predmet.ProtuStrankaListFormated_1">
      <item>KOZINA d.o.o. zastupanog po punomoćniku Ivan Kozina</item>
    </derivirana_varijabla>
  </DomainObject.Predmet.ProtuStrankaListFormated>
  <DomainObject.Predmet.ProtuStrankaListFormatedOIB>
    <izvorni_sadrzaj>
      <item>KOZINA d.o.o., OIB 48154344444 zastupanog po punomoćniku Ivan Kozina</item>
    </izvorni_sadrzaj>
    <derivirana_varijabla naziv="DomainObject.Predmet.ProtuStrankaListFormatedOIB_1">
      <item>KOZINA d.o.o., OIB 48154344444 zastupanog po punomoćniku Ivan Kozina</item>
    </derivirana_varijabla>
  </DomainObject.Predmet.ProtuStrankaListFormatedOIB>
  <DomainObject.Predmet.ProtuStrankaListFormatedWithAdress>
    <izvorni_sadrzaj>
      <item>KOZINA d.o.o., Zagrebačka Cesta 35, 49000 Krapina zastupanog po punomoćniku Ivan Kozina</item>
    </izvorni_sadrzaj>
    <derivirana_varijabla naziv="DomainObject.Predmet.ProtuStrankaListFormatedWithAdress_1">
      <item>KOZINA d.o.o., Zagrebačka Cesta 35, 49000 Krapina zastupanog po punomoćniku Ivan Kozina</item>
    </derivirana_varijabla>
  </DomainObject.Predmet.ProtuStrankaListFormatedWithAdress>
  <DomainObject.Predmet.ProtuStrankaListFormatedWithAdressOIB>
    <izvorni_sadrzaj>
      <item>KOZINA d.o.o., OIB 48154344444, Zagrebačka Cesta 35, 49000 Krapina zastupanog po punomoćniku Ivan Kozina</item>
    </izvorni_sadrzaj>
    <derivirana_varijabla naziv="DomainObject.Predmet.ProtuStrankaListFormatedWithAdressOIB_1">
      <item>KOZINA d.o.o., OIB 48154344444, Zagrebačka Cesta 35, 49000 Krapina zastupanog po punomoćniku Ivan Kozina</item>
    </derivirana_varijabla>
  </DomainObject.Predmet.ProtuStrankaListFormatedWithAdressOIB>
  <DomainObject.Predmet.ProtuStrankaListNazivFormated>
    <izvorni_sadrzaj>
      <item>KOZINA d.o.o.</item>
    </izvorni_sadrzaj>
    <derivirana_varijabla naziv="DomainObject.Predmet.ProtuStrankaListNazivFormated_1">
      <item>KOZINA d.o.o.</item>
    </derivirana_varijabla>
  </DomainObject.Predmet.ProtuStrankaListNazivFormated>
  <DomainObject.Predmet.ProtuStrankaListNazivFormatedOIB>
    <izvorni_sadrzaj>
      <item>KOZINA d.o.o., OIB 48154344444</item>
    </izvorni_sadrzaj>
    <derivirana_varijabla naziv="DomainObject.Predmet.ProtuStrankaListNazivFormatedOIB_1">
      <item>KOZINA d.o.o., OIB 48154344444</item>
    </derivirana_varijabla>
  </DomainObject.Predmet.ProtuStrankaListNazivFormatedOIB>
  <DomainObject.Predmet.OstaliListFormated>
    <izvorni_sadrzaj>
      <item>Ivan Kozina punomoćnik sudionika u postupku KOZINA d.o.o.</item>
      <item>Jure Marušić</item>
    </izvorni_sadrzaj>
    <derivirana_varijabla naziv="DomainObject.Predmet.OstaliListFormated_1">
      <item>Ivan Kozina punomoćnik sudionika u postupku KOZINA d.o.o.</item>
      <item>Jure Marušić</item>
    </derivirana_varijabla>
  </DomainObject.Predmet.OstaliListFormated>
  <DomainObject.Predmet.OstaliListFormatedOIB>
    <izvorni_sadrzaj>
      <item>Ivan Kozina, OIB 57456325064 punomoćnik sudionika u postupku KOZINA d.o.o.</item>
      <item>Jure Marušić, OIB 52703189678</item>
    </izvorni_sadrzaj>
    <derivirana_varijabla naziv="DomainObject.Predmet.OstaliListFormatedOIB_1">
      <item>Ivan Kozina, OIB 57456325064 punomoćnik sudionika u postupku KOZINA d.o.o.</item>
      <item>Jure Marušić, OIB 52703189678</item>
    </derivirana_varijabla>
  </DomainObject.Predmet.OstaliListFormatedOIB>
  <DomainObject.Predmet.OstaliListFormatedWithAdress>
    <izvorni_sadrzaj>
      <item>Ivan Kozina, Zagrebačka Cesta 35, 49000 Krapina punomoćnik sudionika u postupku KOZINA d.o.o.</item>
      <item>Jure Marušić, Bleiweisova 21, 10000 Zagreb</item>
    </izvorni_sadrzaj>
    <derivirana_varijabla naziv="DomainObject.Predmet.OstaliListFormatedWithAdress_1">
      <item>Ivan Kozina, Zagrebačka Cesta 35, 49000 Krapina punomoćnik sudionika u postupku KOZINA d.o.o.</item>
      <item>Jure Marušić, Bleiweisova 21, 10000 Zagreb</item>
    </derivirana_varijabla>
  </DomainObject.Predmet.OstaliListFormatedWithAdress>
  <DomainObject.Predmet.OstaliListFormatedWithAdressOIB>
    <izvorni_sadrzaj>
      <item>Ivan Kozina, OIB 57456325064, Zagrebačka Cesta 35, 49000 Krapina punomoćnik sudionika u postupku KOZINA d.o.o.</item>
      <item>Jure Marušić, OIB 52703189678, Bleiweisova 21, 10000 Zagreb</item>
    </izvorni_sadrzaj>
    <derivirana_varijabla naziv="DomainObject.Predmet.OstaliListFormatedWithAdressOIB_1">
      <item>Ivan Kozina, OIB 57456325064, Zagrebačka Cesta 35, 49000 Krapina punomoćnik sudionika u postupku KOZINA d.o.o.</item>
      <item>Jure Marušić, OIB 52703189678, Bleiweisova 21, 10000 Zagreb</item>
    </derivirana_varijabla>
  </DomainObject.Predmet.OstaliListFormatedWithAdressOIB>
  <DomainObject.Predmet.OstaliListNazivFormated>
    <izvorni_sadrzaj>
      <item>Ivan Kozina</item>
      <item>Jure Marušić</item>
    </izvorni_sadrzaj>
    <derivirana_varijabla naziv="DomainObject.Predmet.OstaliListNazivFormated_1">
      <item>Ivan Kozina</item>
      <item>Jure Marušić</item>
    </derivirana_varijabla>
  </DomainObject.Predmet.OstaliListNazivFormated>
  <DomainObject.Predmet.OstaliListNazivFormatedOIB>
    <izvorni_sadrzaj>
      <item>Ivan Kozina, OIB 57456325064</item>
      <item>Jure Marušić, OIB 52703189678</item>
    </izvorni_sadrzaj>
    <derivirana_varijabla naziv="DomainObject.Predmet.OstaliListNazivFormatedOIB_1">
      <item>Ivan Kozina, OIB 57456325064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KOZINA d.o.o. i dr.</izvorni_sadrzaj>
    <derivirana_varijabla naziv="DomainObject.Predmet.StrankaIDrugi_1">KOZINA d.o.o. i dr.</derivirana_varijabla>
  </DomainObject.Predmet.StrankaIDrugi>
  <DomainObject.Predmet.ProtustrankaIDrugi>
    <izvorni_sadrzaj>KOZINA d.o.o.</izvorni_sadrzaj>
    <derivirana_varijabla naziv="DomainObject.Predmet.ProtustrankaIDrugi_1">KOZINA d.o.o.</derivirana_varijabla>
  </DomainObject.Predmet.ProtustrankaIDrugi>
  <DomainObject.Predmet.StrankaIDrugiAdressOIB>
    <izvorni_sadrzaj>KOZINA d.o.o., OIB 48154344444, Zagrebačka Cesta 35, 49000 Krapina i dr.</izvorni_sadrzaj>
    <derivirana_varijabla naziv="DomainObject.Predmet.StrankaIDrugiAdressOIB_1">KOZINA d.o.o., OIB 48154344444, Zagrebačka Cesta 35, 49000 Krapina i dr.</derivirana_varijabla>
  </DomainObject.Predmet.StrankaIDrugiAdressOIB>
  <DomainObject.Predmet.ProtustrankaIDrugiAdressOIB>
    <izvorni_sadrzaj>KOZINA d.o.o., OIB 48154344444, Zagrebačka Cesta 35, 49000 Krapina</izvorni_sadrzaj>
    <derivirana_varijabla naziv="DomainObject.Predmet.ProtustrankaIDrugiAdressOIB_1">KOZINA d.o.o., OIB 48154344444, Zagrebačka Cesta 35,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KOZINA d.o.o.</item>
      <item>KOZINA d.o.o.</item>
      <item>Ivan Kozina</item>
      <item>VJEROVNICI</item>
      <item>HTV Zagreb</item>
      <item>Jure Marušić</item>
    </izvorni_sadrzaj>
    <derivirana_varijabla naziv="DomainObject.Predmet.SudioniciListNaziv_1">
      <item>KOZINA d.o.o.</item>
      <item>KOZINA d.o.o.</item>
      <item>Ivan Kozina</item>
      <item>VJEROVNICI</item>
      <item>HTV Zagreb</item>
      <item>Jure Marušić</item>
    </derivirana_varijabla>
  </DomainObject.Predmet.SudioniciListNaziv>
  <DomainObject.Predmet.SudioniciListAdressOIB>
    <izvorni_sadrzaj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izvorni_sadrzaj>
    <derivirana_varijabla naziv="DomainObject.Predmet.SudioniciListAdressOIB_1">
      <item>KOZINA d.o.o., OIB 48154344444, Zagrebačka Cesta 35,49000 Krapina</item>
      <item>KOZINA d.o.o., OIB 48154344444, Zagrebačka Cesta 35,49000 Krapina</item>
      <item>Ivan Kozina, OIB 57456325064, Zagrebačka Cesta 35,49000 Krapina</item>
      <item>VJEROVNICI</item>
      <item>HTV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48154344444</item>
      <item>, OIB 48154344444</item>
      <item>, OIB 57456325064</item>
      <item>, OIB null</item>
      <item>, OIB null</item>
      <item>, OIB 52703189678</item>
    </izvorni_sadrzaj>
    <derivirana_varijabla naziv="DomainObject.Predmet.SudioniciListNazivOIB_1">
      <item>, OIB 48154344444</item>
      <item>, OIB 48154344444</item>
      <item>, OIB 57456325064</item>
      <item>, OIB null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106</properties:Words>
  <properties:Characters>505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2015-10-15T08:17:00Z</dcterms:created>
  <dc:creator>Karmela Dolenc</dc:creator>
  <cp:lastModifiedBy>Karmela Dolenc</cp:lastModifiedBy>
  <cp:lastPrinted>2015-10-15T08:17:00Z</cp:lastPrinted>
  <dcterms:modified xmlns:xsi="http://www.w3.org/2001/XMLSchema-instance" xsi:type="dcterms:W3CDTF">2015-10-15T08:22:00Z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