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127f" w14:paraId="038127f" w:rsidRDefault="00023C6D" w:rsidP="00023C6D" w:rsidR="00023C6D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pStyle w:val="Zaglavlje"/>
        <w:jc w:val="right"/>
      </w:pPr>
      <w:r>
        <w:t>12 St-</w:t>
      </w:r>
      <w:r w:rsidR="00E33204">
        <w:t>17</w:t>
      </w:r>
      <w:r w:rsidR="00582C8D">
        <w:t>6</w:t>
      </w:r>
      <w:r>
        <w:t>/2019-3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582C8D" w:rsidR="00023C6D">
      <w:pPr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582C8D" w:rsidRPr="00582C8D">
        <w:rPr>
          <w:rFonts w:cs="Times New Roman" w:eastAsia="Times New Roman"/>
          <w:szCs w:val="24"/>
          <w:lang w:eastAsia="hr-HR"/>
        </w:rPr>
        <w:t xml:space="preserve">NAGY AGRO d.o.o. </w:t>
      </w:r>
      <w:r w:rsidR="00582C8D">
        <w:rPr>
          <w:rFonts w:cs="Times New Roman" w:eastAsia="Times New Roman"/>
          <w:szCs w:val="24"/>
          <w:lang w:eastAsia="hr-HR"/>
        </w:rPr>
        <w:t xml:space="preserve">Umag, </w:t>
      </w:r>
      <w:r w:rsidR="00582C8D" w:rsidRPr="00582C8D">
        <w:rPr>
          <w:rFonts w:cs="Times New Roman" w:eastAsia="Times New Roman"/>
          <w:szCs w:val="24"/>
          <w:lang w:eastAsia="hr-HR"/>
        </w:rPr>
        <w:t>Školska 10</w:t>
      </w:r>
      <w:r w:rsidRPr="00397DA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OIB </w:t>
      </w:r>
      <w:r w:rsidR="00582C8D" w:rsidRPr="00582C8D">
        <w:rPr>
          <w:rFonts w:cs="Times New Roman" w:eastAsia="Times New Roman"/>
          <w:szCs w:val="24"/>
          <w:lang w:eastAsia="hr-HR"/>
        </w:rPr>
        <w:t>24516539633</w:t>
      </w:r>
      <w:r w:rsidR="00582C8D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582C8D" w:rsidRPr="00582C8D">
        <w:rPr>
          <w:rFonts w:cs="Times New Roman" w:eastAsia="Times New Roman"/>
          <w:szCs w:val="24"/>
          <w:lang w:eastAsia="hr-HR"/>
        </w:rPr>
        <w:t>130066942</w:t>
      </w:r>
      <w:r w:rsidR="00E33204" w:rsidRPr="00582C8D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582C8D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33204">
        <w:rPr>
          <w:rFonts w:cs="Times New Roman" w:eastAsia="Times New Roman"/>
          <w:szCs w:val="24"/>
          <w:lang w:eastAsia="hr-HR"/>
        </w:rPr>
        <w:t xml:space="preserve">svibnja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82C8D" w:rsidRPr="00582C8D">
        <w:rPr>
          <w:rFonts w:cs="Times New Roman" w:eastAsia="Times New Roman"/>
          <w:szCs w:val="24"/>
          <w:lang w:eastAsia="hr-HR"/>
        </w:rPr>
        <w:t xml:space="preserve">NAGY AGRO d.o.o. </w:t>
      </w:r>
      <w:r w:rsidR="00582C8D">
        <w:rPr>
          <w:rFonts w:cs="Times New Roman" w:eastAsia="Times New Roman"/>
          <w:szCs w:val="24"/>
          <w:lang w:eastAsia="hr-HR"/>
        </w:rPr>
        <w:t xml:space="preserve">Umag, </w:t>
      </w:r>
      <w:r w:rsidR="00582C8D" w:rsidRPr="00582C8D">
        <w:rPr>
          <w:rFonts w:cs="Times New Roman" w:eastAsia="Times New Roman"/>
          <w:szCs w:val="24"/>
          <w:lang w:eastAsia="hr-HR"/>
        </w:rPr>
        <w:t>Školska 10</w:t>
      </w:r>
      <w:r w:rsidR="00582C8D" w:rsidRPr="00397DA4">
        <w:rPr>
          <w:rFonts w:cs="Times New Roman" w:eastAsia="Times New Roman"/>
          <w:szCs w:val="24"/>
          <w:lang w:eastAsia="hr-HR"/>
        </w:rPr>
        <w:t>,</w:t>
      </w:r>
      <w:r w:rsidR="00582C8D">
        <w:rPr>
          <w:rFonts w:cs="Times New Roman" w:eastAsia="Times New Roman"/>
          <w:szCs w:val="24"/>
          <w:lang w:eastAsia="hr-HR"/>
        </w:rPr>
        <w:t xml:space="preserve"> OIB </w:t>
      </w:r>
      <w:r w:rsidR="00582C8D" w:rsidRPr="00582C8D">
        <w:rPr>
          <w:rFonts w:cs="Times New Roman" w:eastAsia="Times New Roman"/>
          <w:szCs w:val="24"/>
          <w:lang w:eastAsia="hr-HR"/>
        </w:rPr>
        <w:t>24516539633</w:t>
      </w:r>
      <w:r w:rsidR="00582C8D">
        <w:rPr>
          <w:rFonts w:cs="Times New Roman" w:eastAsia="Times New Roman"/>
          <w:szCs w:val="24"/>
          <w:lang w:eastAsia="hr-HR"/>
        </w:rPr>
        <w:t xml:space="preserve">, MBS </w:t>
      </w:r>
      <w:r w:rsidR="00582C8D" w:rsidRPr="00582C8D">
        <w:rPr>
          <w:rFonts w:cs="Times New Roman" w:eastAsia="Times New Roman"/>
          <w:szCs w:val="24"/>
          <w:lang w:eastAsia="hr-HR"/>
        </w:rPr>
        <w:t>130066942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582C8D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82C8D">
        <w:rPr>
          <w:rFonts w:cs="Times New Roman" w:eastAsia="Times New Roman"/>
          <w:szCs w:val="24"/>
          <w:lang w:eastAsia="hr-HR"/>
        </w:rPr>
        <w:t>svibnja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82C8D">
        <w:rPr>
          <w:szCs w:val="24"/>
        </w:rPr>
        <w:t>2</w:t>
      </w:r>
      <w:r w:rsidR="00E33204" w:rsidRPr="00E33204">
        <w:rPr>
          <w:szCs w:val="24"/>
        </w:rPr>
        <w:t xml:space="preserve">. </w:t>
      </w:r>
      <w:r w:rsidR="00582C8D" w:rsidRPr="00582C8D">
        <w:rPr>
          <w:szCs w:val="24"/>
        </w:rPr>
        <w:t xml:space="preserve">svibnja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582C8D">
        <w:rPr>
          <w:szCs w:val="24"/>
        </w:rPr>
        <w:t>26.878</w:t>
      </w:r>
      <w:r>
        <w:rPr>
          <w:szCs w:val="24"/>
        </w:rPr>
        <w:t>,</w:t>
      </w:r>
      <w:r w:rsidR="00582C8D">
        <w:rPr>
          <w:szCs w:val="24"/>
        </w:rPr>
        <w:t>34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</w:t>
      </w:r>
      <w:r w:rsidRPr="00B7269F">
        <w:rPr>
          <w:rFonts w:cs="Times New Roman" w:eastAsia="Times New Roman"/>
          <w:szCs w:val="24"/>
          <w:lang w:eastAsia="hr-HR"/>
        </w:rPr>
        <w:t>broj HR 4323900011300029763, poziv na broj 3333-</w:t>
      </w:r>
      <w:r w:rsidR="00B7269F" w:rsidRPr="00B7269F">
        <w:rPr>
          <w:rFonts w:cs="Times New Roman" w:eastAsia="Times New Roman"/>
          <w:szCs w:val="24"/>
          <w:lang w:eastAsia="hr-HR"/>
        </w:rPr>
        <w:t>176</w:t>
      </w:r>
      <w:r w:rsidRPr="00B7269F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B7269F" w:rsidRPr="00B7269F">
        <w:rPr>
          <w:rFonts w:cs="Times New Roman" w:eastAsia="Times New Roman"/>
          <w:szCs w:val="24"/>
          <w:lang w:eastAsia="hr-HR"/>
        </w:rPr>
        <w:t>176</w:t>
      </w:r>
      <w:r w:rsidRPr="00B7269F">
        <w:rPr>
          <w:rFonts w:cs="Times New Roman" w:eastAsia="Times New Roman"/>
          <w:szCs w:val="24"/>
          <w:lang w:eastAsia="hr-HR"/>
        </w:rPr>
        <w:t>-19 dodatni iznos predujma u visini od 10.000,00 kn</w:t>
      </w:r>
      <w:r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82C8D">
        <w:rPr>
          <w:szCs w:val="24"/>
        </w:rPr>
        <w:t>9</w:t>
      </w:r>
      <w:r>
        <w:rPr>
          <w:szCs w:val="24"/>
        </w:rPr>
        <w:t xml:space="preserve">. </w:t>
      </w:r>
      <w:r w:rsidR="00E33204">
        <w:rPr>
          <w:szCs w:val="24"/>
        </w:rPr>
        <w:t xml:space="preserve">svibnja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456395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Sect="00B7269F"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C6D" w:rsidP="00023C6D" w:rsidR="00023C6D">
      <w:r>
        <w:separator/>
      </w:r>
    </w:p>
  </w:endnote>
  <w:endnote w:id="0" w:type="continuationSeparator">
    <w:p w:rsidRDefault="00023C6D" w:rsidP="00023C6D" w:rsidR="00023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C6D" w:rsidP="00023C6D" w:rsidR="00023C6D">
      <w:r>
        <w:separator/>
      </w:r>
    </w:p>
  </w:footnote>
  <w:footnote w:id="0" w:type="continuationSeparator">
    <w:p w:rsidRDefault="00023C6D" w:rsidP="00023C6D" w:rsidR="00023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269F" w:rsidP="00B7269F" w:rsidR="00B7269F">
    <w:pPr>
      <w:pStyle w:val="Zaglavlje"/>
      <w:jc w:val="center"/>
    </w:pPr>
    <w:r>
      <w:t xml:space="preserve">                                                                      2                                                   12 St-176/2019-3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3409F7"/>
    <w:rsid w:val="00397DA4"/>
    <w:rsid w:val="00456395"/>
    <w:rsid w:val="005234C3"/>
    <w:rsid w:val="00582C8D"/>
    <w:rsid w:val="00A3709F"/>
    <w:rsid w:val="00B7269F"/>
    <w:rsid w:val="00DB5792"/>
    <w:rsid w:val="00E33204"/>
    <w:rsid w:val="00E6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6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3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39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3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3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56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3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39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3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3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2019.</izvorni_sadrzaj>
    <derivirana_varijabla naziv="DomainObject.Predmet.DatumOsnivanja_1">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St-176/2019</izvorni_sadrzaj>
    <derivirana_varijabla naziv="DomainObject.Predmet.OznakaBroj_1">St-176/2019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NAGY AGRO društvo s ograničenom odgovornošću za poljoprivredu, trgovinu i usluge UMAG</izvorni_sadrzaj>
    <derivirana_varijabla naziv="DomainObject.Predmet.ProtustrankaFormated_1">  NAGY AGRO društvo s ograničenom odgovornošću za poljoprivredu, trgovinu i usluge UMAG</derivirana_varijabla>
  </DomainObject.Predmet.ProtustrankaFormated>
  <DomainObject.Predmet.ProtustrankaFormatedOIB>
    <izvorni_sadrzaj>  NAGY AGRO društvo s ograničenom odgovornošću za poljoprivredu, trgovinu i usluge UMAG, OIB 24516539633</izvorni_sadrzaj>
    <derivirana_varijabla naziv="DomainObject.Predmet.ProtustrankaFormatedOIB_1">  NAGY AGRO društvo s ograničenom odgovornošću za poljoprivredu, trgovinu i usluge UMAG, OIB 24516539633</derivirana_varijabla>
  </DomainObject.Predmet.ProtustrankaFormatedOIB>
  <DomainObject.Predmet.ProtustrankaFormatedWithAdress>
    <izvorni_sadrzaj> NAGY AGRO društvo s ograničenom odgovornošću za poljoprivredu, trgovinu i usluge UMAG, Školska 10, 52470 Umag</izvorni_sadrzaj>
    <derivirana_varijabla naziv="DomainObject.Predmet.ProtustrankaFormatedWithAdress_1"> NAGY AGRO društvo s ograničenom odgovornošću za poljoprivredu, trgovinu i usluge UMAG, Školska 10, 52470 Umag</derivirana_varijabla>
  </DomainObject.Predmet.ProtustrankaFormatedWithAdress>
  <DomainObject.Predmet.ProtustrankaFormatedWithAdressOIB>
    <izvorni_sadrzaj> NAGY AGRO društvo s ograničenom odgovornošću za poljoprivredu, trgovinu i usluge UMAG, OIB 24516539633, Školska 10, 52470 Umag</izvorni_sadrzaj>
    <derivirana_varijabla naziv="DomainObject.Predmet.ProtustrankaFormatedWithAdressOIB_1"> NAGY AGRO društvo s ograničenom odgovornošću za poljoprivredu, trgovinu i usluge UMAG, OIB 24516539633, Školska 10, 52470 Umag</derivirana_varijabla>
  </DomainObject.Predmet.ProtustrankaFormatedWithAdressOIB>
  <DomainObject.Predmet.ProtustrankaWithAdress>
    <izvorni_sadrzaj>NAGY AGRO društvo s ograničenom odgovornošću za poljoprivredu, trgovinu i usluge UMAG Školska 10, 52470 Umag</izvorni_sadrzaj>
    <derivirana_varijabla naziv="DomainObject.Predmet.ProtustrankaWithAdress_1">NAGY AGRO društvo s ograničenom odgovornošću za poljoprivredu, trgovinu i usluge UMAG Školska 10, 52470 Umag</derivirana_varijabla>
  </DomainObject.Predmet.ProtustrankaWithAdress>
  <DomainObject.Predmet.ProtustrankaWithAdressOIB>
    <izvorni_sadrzaj>NAGY AGRO društvo s ograničenom odgovornošću za poljoprivredu, trgovinu i usluge UMAG, OIB 24516539633, Školska 10, 52470 Umag</izvorni_sadrzaj>
    <derivirana_varijabla naziv="DomainObject.Predmet.ProtustrankaWithAdressOIB_1">NAGY AGRO društvo s ograničenom odgovornošću za poljoprivredu, trgovinu i usluge UMAG, OIB 24516539633, Školska 10, 52470 Umag</derivirana_varijabla>
  </DomainObject.Predmet.ProtustrankaWithAdressOIB>
  <DomainObject.Predmet.ProtustrankaNazivFormated>
    <izvorni_sadrzaj>NAGY AGRO društvo s ograničenom odgovornošću za poljoprivredu, trgovinu i usluge UMAG</izvorni_sadrzaj>
    <derivirana_varijabla naziv="DomainObject.Predmet.ProtustrankaNazivFormated_1">NAGY AGRO društvo s ograničenom odgovornošću za poljoprivredu, trgovinu i usluge UMAG</derivirana_varijabla>
  </DomainObject.Predmet.ProtustrankaNazivFormated>
  <DomainObject.Predmet.ProtustrankaNazivFormatedOIB>
    <izvorni_sadrzaj>NAGY AGRO društvo s ograničenom odgovornošću za poljoprivredu, trgovinu i usluge UMAG, OIB 24516539633</izvorni_sadrzaj>
    <derivirana_varijabla naziv="DomainObject.Predmet.ProtustrankaNazivFormatedOIB_1">NAGY AGRO društvo s ograničenom odgovornošću za poljoprivredu, trgovinu i usluge UMAG, OIB 24516539633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26878.34</izvorni_sadrzaj>
    <derivirana_varijabla naziv="DomainObject.Predmet.TrenutnaVrijednost_1">26878.34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NAGY AGRO društvo s ograničenom odgovornošću za poljoprivredu, trgovinu i usluge UMAG</item>
    </izvorni_sadrzaj>
    <derivirana_varijabla naziv="DomainObject.Predmet.ProtuStrankaListFormated_1">
      <item>NAGY AGRO društvo s ograničenom odgovornošću za poljoprivredu, trgovinu i usluge UMAG</item>
    </derivirana_varijabla>
  </DomainObject.Predmet.ProtuStrankaListFormated>
  <DomainObject.Predmet.ProtuStrankaListFormatedOIB>
    <izvorni_sadrzaj>
      <item>NAGY AGRO društvo s ograničenom odgovornošću za poljoprivredu, trgovinu i usluge UMAG, OIB 24516539633</item>
    </izvorni_sadrzaj>
    <derivirana_varijabla naziv="DomainObject.Predmet.ProtuStrankaListFormatedOIB_1">
      <item>NAGY AGRO društvo s ograničenom odgovornošću za poljoprivredu, trgovinu i usluge UMAG, OIB 24516539633</item>
    </derivirana_varijabla>
  </DomainObject.Predmet.ProtuStrankaListFormatedOIB>
  <DomainObject.Predmet.ProtuStrankaListFormatedWithAdress>
    <izvorni_sadrzaj>
      <item>NAGY AGRO društvo s ograničenom odgovornošću za poljoprivredu, trgovinu i usluge UMAG, Školska 10, 52470 Umag</item>
    </izvorni_sadrzaj>
    <derivirana_varijabla naziv="DomainObject.Predmet.ProtuStrankaListFormatedWithAdress_1">
      <item>NAGY AGRO društvo s ograničenom odgovornošću za poljoprivredu, trgovinu i usluge UMAG, Školska 10, 52470 Umag</item>
    </derivirana_varijabla>
  </DomainObject.Predmet.ProtuStrankaListFormatedWithAdress>
  <DomainObject.Predmet.ProtuStrankaListFormatedWithAdressOIB>
    <izvorni_sadrzaj>
      <item>NAGY AGRO društvo s ograničenom odgovornošću za poljoprivredu, trgovinu i usluge UMAG, OIB 24516539633, Školska 10, 52470 Umag</item>
    </izvorni_sadrzaj>
    <derivirana_varijabla naziv="DomainObject.Predmet.ProtuStrankaListFormatedWithAdressOIB_1">
      <item>NAGY AGRO društvo s ograničenom odgovornošću za poljoprivredu, trgovinu i usluge UMAG, OIB 24516539633, Školska 10, 52470 Umag</item>
    </derivirana_varijabla>
  </DomainObject.Predmet.ProtuStrankaListFormatedWithAdressOIB>
  <DomainObject.Predmet.ProtuStrankaListNazivFormated>
    <izvorni_sadrzaj>
      <item>NAGY AGRO društvo s ograničenom odgovornošću za poljoprivredu, trgovinu i usluge UMAG</item>
    </izvorni_sadrzaj>
    <derivirana_varijabla naziv="DomainObject.Predmet.ProtuStrankaListNazivFormated_1">
      <item>NAGY AGRO društvo s ograničenom odgovornošću za poljoprivredu, trgovinu i usluge UMAG</item>
    </derivirana_varijabla>
  </DomainObject.Predmet.ProtuStrankaListNazivFormated>
  <DomainObject.Predmet.ProtuStrankaListNazivFormatedOIB>
    <izvorni_sadrzaj>
      <item>NAGY AGRO društvo s ograničenom odgovornošću za poljoprivredu, trgovinu i usluge UMAG, OIB 24516539633</item>
    </izvorni_sadrzaj>
    <derivirana_varijabla naziv="DomainObject.Predmet.ProtuStrankaListNazivFormatedOIB_1">
      <item>NAGY AGRO društvo s ograničenom odgovornošću za poljoprivredu, trgovinu i usluge UMAG, OIB 24516539633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NAGY AGRO društvo s ograničenom odgovornošću za poljoprivredu, trgovinu i usluge UMAG</izvorni_sadrzaj>
    <derivirana_varijabla naziv="DomainObject.Predmet.ProtustrankaIDrugi_1">NAGY AGRO društvo s ograničenom odgovornošću za poljoprivredu, trgovinu i usluge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NAGY AGRO društvo s ograničenom odgovornošću za poljoprivredu, trgovinu i usluge UMAG, OIB 24516539633, Školska 10, 52470 Umag</izvorni_sadrzaj>
    <derivirana_varijabla naziv="DomainObject.Predmet.ProtustrankaIDrugiAdressOIB_1">NAGY AGRO društvo s ograničenom odgovornošću za poljoprivredu, trgovinu i usluge UMAG, OIB 24516539633, Školska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NAGY AGRO društvo s ograničenom odgovornošću za poljoprivredu, trgovinu i usluge UMAG</item>
      <item>FINANCIJSKA AGENCIJA, RC RIJEKA, PODRUŽNICA PULA, PULA</item>
    </izvorni_sadrzaj>
    <derivirana_varijabla naziv="DomainObject.Predmet.SudioniciListNaziv_1">
      <item>NAGY AGRO društvo s ograničenom odgovornošću za poljoprivredu, trgovinu i usluge UMAG</item>
      <item>FINANCIJSKA AGENCIJA, RC RIJEKA, PODRUŽNICA PULA, PULA</item>
    </derivirana_varijabla>
  </DomainObject.Predmet.SudioniciListNaziv>
  <DomainObject.Predmet.SudioniciListAdressOIB>
    <izvorni_sadrzaj>
      <item>NAGY AGRO društvo s ograničenom odgovornošću za poljoprivredu, trgovinu i usluge UMAG, OIB 24516539633, Školska 10,52470 Umag</item>
      <item>FINANCIJSKA AGENCIJA, RC RIJEKA, PODRUŽNICA PULA, PULA, OIB 85821130368, F. Kurelca 8,51000 Rijeka</item>
    </izvorni_sadrzaj>
    <derivirana_varijabla naziv="DomainObject.Predmet.SudioniciListAdressOIB_1">
      <item>NAGY AGRO društvo s ograničenom odgovornošću za poljoprivredu, trgovinu i usluge UMAG, OIB 24516539633, Školska 10,52470 Umag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24516539633</item>
      <item>, OIB 85821130368</item>
    </izvorni_sadrzaj>
    <derivirana_varijabla naziv="DomainObject.Predmet.SudioniciListNazivOIB_1">
      <item>, OIB 24516539633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2663</properties:Characters>
  <properties:Lines>59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2019-05-09T06:20:00Z</dcterms:created>
  <dc:creator>Morena Brajuha</dc:creator>
  <cp:lastModifiedBy>Andrea Zorko</cp:lastModifiedBy>
  <cp:lastPrinted>2019-02-07T06:58:00Z</cp:lastPrinted>
  <dcterms:modified xmlns:xsi="http://www.w3.org/2001/XMLSchema-instance" xsi:type="dcterms:W3CDTF">2019-05-09T09:48:00Z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(St-176-19-3 NAGY AGRO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