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7ce1" w14:paraId="ffa7ce1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1E70DE">
        <w:rPr>
          <w:b/>
          <w:sz w:val="22"/>
          <w:szCs w:val="22"/>
        </w:rPr>
        <w:t>1008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F54400" w:rsidR="002E40A6" w:rsidRPr="00F54400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F54400" w:rsidRPr="00F54400">
        <w:t xml:space="preserve"> </w:t>
      </w:r>
      <w:r w:rsidR="00F54400">
        <w:t xml:space="preserve">FANI I KARLA j.d.o.o., Split, Osječka 24 D, OIB: 32165872883, </w:t>
      </w:r>
      <w:r w:rsidR="002E40A6">
        <w:t xml:space="preserve">dana </w:t>
      </w:r>
      <w:r w:rsidR="00733997">
        <w:t>21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54400">
        <w:t xml:space="preserve">FANI I KARLA j.d.o.o., Split, Osječka 24 D, OIB: 32165872883,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F54400">
        <w:rPr>
          <w:sz w:val="22"/>
          <w:szCs w:val="22"/>
        </w:rPr>
        <w:t>1008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3A1AC6">
        <w:rPr>
          <w:sz w:val="22"/>
          <w:szCs w:val="22"/>
        </w:rPr>
        <w:t>6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F54400">
        <w:t>FANI I KARLA j.d.o.o., Split, Osječka 24 D, OIB: 32165872883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1E70DE">
        <w:rPr>
          <w:sz w:val="22"/>
          <w:szCs w:val="22"/>
        </w:rPr>
        <w:t>9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1E70DE">
        <w:rPr>
          <w:sz w:val="22"/>
          <w:szCs w:val="22"/>
        </w:rPr>
        <w:t>17</w:t>
      </w:r>
      <w:r w:rsidR="00E20164">
        <w:rPr>
          <w:sz w:val="22"/>
          <w:szCs w:val="22"/>
        </w:rPr>
        <w:t>.</w:t>
      </w:r>
      <w:r w:rsidR="001E70DE">
        <w:rPr>
          <w:sz w:val="22"/>
          <w:szCs w:val="22"/>
        </w:rPr>
        <w:t>330</w:t>
      </w:r>
      <w:r w:rsidR="00E00464">
        <w:rPr>
          <w:sz w:val="22"/>
          <w:szCs w:val="22"/>
        </w:rPr>
        <w:t>,</w:t>
      </w:r>
      <w:r w:rsidR="001E70DE">
        <w:rPr>
          <w:sz w:val="22"/>
          <w:szCs w:val="22"/>
        </w:rPr>
        <w:t>27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1E70DE">
        <w:rPr>
          <w:sz w:val="22"/>
          <w:szCs w:val="22"/>
        </w:rPr>
        <w:t>736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21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A2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E70DE">
          <w:t>1008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2056A6"/>
    <w:rsid w:val="00205AA3"/>
    <w:rsid w:val="0022307D"/>
    <w:rsid w:val="00273209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76AE2"/>
    <w:rsid w:val="009870A9"/>
    <w:rsid w:val="009D5071"/>
    <w:rsid w:val="009D7CA5"/>
    <w:rsid w:val="00A126EF"/>
    <w:rsid w:val="00A337D8"/>
    <w:rsid w:val="00A640F1"/>
    <w:rsid w:val="00A7079F"/>
    <w:rsid w:val="00A93497"/>
    <w:rsid w:val="00A94B37"/>
    <w:rsid w:val="00AC3859"/>
    <w:rsid w:val="00B400F0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E6A2F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5440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A2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A2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A2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A2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A2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A2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A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A2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FANI I KARLA jednostavno društvo s ograničenom odgovornošću  za usluge</izvorni_sadrzaj>
    <derivirana_varijabla naziv="DomainObject.Predmet.ProtustrankaFormated_1">  FANI I KARLA jednostavno društvo s ograničenom odgovornošću  za usluge</derivirana_varijabla>
  </DomainObject.Predmet.ProtustrankaFormated>
  <DomainObject.Predmet.ProtustrankaFormatedOIB>
    <izvorni_sadrzaj>  FANI I KARLA jednostavno društvo s ograničenom odgovornošću  za usluge, OIB 32165872883</izvorni_sadrzaj>
    <derivirana_varijabla naziv="DomainObject.Predmet.ProtustrankaFormatedOIB_1">  FANI I KARLA jednostavno društvo s ograničenom odgovornošću  za usluge, OIB 32165872883</derivirana_varijabla>
  </DomainObject.Predmet.ProtustrankaFormatedOIB>
  <DomainObject.Predmet.ProtustrankaFormatedWithAdress>
    <izvorni_sadrzaj> FANI I KARLA jednostavno društvo s ograničenom odgovornošću  za usluge, Osječka 24 D, 21000 Split</izvorni_sadrzaj>
    <derivirana_varijabla naziv="DomainObject.Predmet.ProtustrankaFormatedWithAdress_1"> FANI I KARLA jednostavno društvo s ograničenom odgovornošću  za usluge, Osječka 24 D, 21000 Split</derivirana_varijabla>
  </DomainObject.Predmet.ProtustrankaFormatedWithAdress>
  <DomainObject.Predmet.ProtustrankaFormatedWithAdressOIB>
    <izvorni_sadrzaj> FANI I KARLA jednostavno društvo s ograničenom odgovornošću  za usluge, OIB 32165872883, Osječka 24 D, 21000 Split</izvorni_sadrzaj>
    <derivirana_varijabla naziv="DomainObject.Predmet.ProtustrankaFormatedWithAdressOIB_1"> FANI I KARLA jednostavno društvo s ograničenom odgovornošću  za usluge, OIB 32165872883, Osječka 24 D, 21000 Split</derivirana_varijabla>
  </DomainObject.Predmet.ProtustrankaFormatedWithAdressOIB>
  <DomainObject.Predmet.ProtustrankaWithAdress>
    <izvorni_sadrzaj>FANI I KARLA jednostavno društvo s ograničenom odgovornošću  za usluge Osječka 24 D, 21000 Split</izvorni_sadrzaj>
    <derivirana_varijabla naziv="DomainObject.Predmet.ProtustrankaWithAdress_1">FANI I KARLA jednostavno društvo s ograničenom odgovornošću  za usluge Osječka 24 D, 21000 Split</derivirana_varijabla>
  </DomainObject.Predmet.ProtustrankaWithAdress>
  <DomainObject.Predmet.ProtustrankaWithAdressOIB>
    <izvorni_sadrzaj>FANI I KARLA jednostavno društvo s ograničenom odgovornošću  za usluge, OIB 32165872883, Osječka 24 D, 21000 Split</izvorni_sadrzaj>
    <derivirana_varijabla naziv="DomainObject.Predmet.ProtustrankaWithAdressOIB_1">FANI I KARLA jednostavno društvo s ograničenom odgovornošću  za usluge, OIB 32165872883, Osječka 24 D, 21000 Split</derivirana_varijabla>
  </DomainObject.Predmet.ProtustrankaWithAdressOIB>
  <DomainObject.Predmet.ProtustrankaNazivFormated>
    <izvorni_sadrzaj>FANI I KARLA jednostavno društvo s ograničenom odgovornošću  za usluge</izvorni_sadrzaj>
    <derivirana_varijabla naziv="DomainObject.Predmet.ProtustrankaNazivFormated_1">FANI I KARLA jednostavno društvo s ograničenom odgovornošću  za usluge</derivirana_varijabla>
  </DomainObject.Predmet.ProtustrankaNazivFormated>
  <DomainObject.Predmet.ProtustrankaNazivFormatedOIB>
    <izvorni_sadrzaj>FANI I KARLA jednostavno društvo s ograničenom odgovornošću  za usluge, OIB 32165872883</izvorni_sadrzaj>
    <derivirana_varijabla naziv="DomainObject.Predmet.ProtustrankaNazivFormatedOIB_1">FANI I KARLA jednostavno društvo s ograničenom odgovornošću  za usluge, OIB 32165872883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11503.36</izvorni_sadrzaj>
    <derivirana_varijabla naziv="DomainObject.Predmet.TrenutnaVrijednost_1">11503.36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FANI I KARLA jednostavno društvo s ograničenom odgovornošću  za usluge</item>
    </izvorni_sadrzaj>
    <derivirana_varijabla naziv="DomainObject.Predmet.ProtuStrankaListFormated_1">
      <item>FANI I KARLA jednostavno društvo s ograničenom odgovornošću  za usluge</item>
    </derivirana_varijabla>
  </DomainObject.Predmet.ProtuStrankaListFormated>
  <DomainObject.Predmet.ProtuStrankaListFormatedOIB>
    <izvorni_sadrzaj>
      <item>FANI I KARLA jednostavno društvo s ograničenom odgovornošću  za usluge, OIB 32165872883</item>
    </izvorni_sadrzaj>
    <derivirana_varijabla naziv="DomainObject.Predmet.ProtuStrankaListFormatedOIB_1">
      <item>FANI I KARLA jednostavno društvo s ograničenom odgovornošću  za usluge, OIB 32165872883</item>
    </derivirana_varijabla>
  </DomainObject.Predmet.ProtuStrankaListFormatedOIB>
  <DomainObject.Predmet.ProtuStrankaListFormatedWithAdress>
    <izvorni_sadrzaj>
      <item>FANI I KARLA jednostavno društvo s ograničenom odgovornošću  za usluge, Osječka 24 D, 21000 Split</item>
    </izvorni_sadrzaj>
    <derivirana_varijabla naziv="DomainObject.Predmet.ProtuStrankaListFormatedWithAdress_1">
      <item>FANI I KARLA jednostavno društvo s ograničenom odgovornošću  za usluge, Osječka 24 D, 21000 Split</item>
    </derivirana_varijabla>
  </DomainObject.Predmet.ProtuStrankaListFormatedWithAdress>
  <DomainObject.Predmet.ProtuStrankaListFormatedWithAdressOIB>
    <izvorni_sadrzaj>
      <item>FANI I KARLA jednostavno društvo s ograničenom odgovornošću  za usluge, OIB 32165872883, Osječka 24 D, 21000 Split</item>
    </izvorni_sadrzaj>
    <derivirana_varijabla naziv="DomainObject.Predmet.ProtuStrankaListFormatedWithAdressOIB_1">
      <item>FANI I KARLA jednostavno društvo s ograničenom odgovornošću  za usluge, OIB 32165872883, Osječka 24 D, 21000 Split</item>
    </derivirana_varijabla>
  </DomainObject.Predmet.ProtuStrankaListFormatedWithAdressOIB>
  <DomainObject.Predmet.ProtuStrankaListNazivFormated>
    <izvorni_sadrzaj>
      <item>FANI I KARLA jednostavno društvo s ograničenom odgovornošću  za usluge</item>
    </izvorni_sadrzaj>
    <derivirana_varijabla naziv="DomainObject.Predmet.ProtuStrankaListNazivFormated_1">
      <item>FANI I KARLA jednostavno društvo s ograničenom odgovornošću  za usluge</item>
    </derivirana_varijabla>
  </DomainObject.Predmet.ProtuStrankaListNazivFormated>
  <DomainObject.Predmet.ProtuStrankaListNazivFormatedOIB>
    <izvorni_sadrzaj>
      <item>FANI I KARLA jednostavno društvo s ograničenom odgovornošću  za usluge, OIB 32165872883</item>
    </izvorni_sadrzaj>
    <derivirana_varijabla naziv="DomainObject.Predmet.ProtuStrankaListNazivFormatedOIB_1">
      <item>FANI I KARLA jednostavno društvo s ograničenom odgovornošću  za usluge, OIB 32165872883</item>
    </derivirana_varijabla>
  </DomainObject.Predmet.ProtuStrankaListNazivFormatedOIB>
  <DomainObject.Predmet.OstaliListFormated>
    <izvorni_sadrzaj>
      <item>Franica Ojdanić</item>
    </izvorni_sadrzaj>
    <derivirana_varijabla naziv="DomainObject.Predmet.OstaliListFormated_1">
      <item>Franica Ojdanić</item>
    </derivirana_varijabla>
  </DomainObject.Predmet.OstaliListFormated>
  <DomainObject.Predmet.OstaliListFormatedOIB>
    <izvorni_sadrzaj>
      <item>Franica Ojdanić, OIB 83589241183</item>
    </izvorni_sadrzaj>
    <derivirana_varijabla naziv="DomainObject.Predmet.OstaliListFormatedOIB_1">
      <item>Franica Ojdanić, OIB 83589241183</item>
    </derivirana_varijabla>
  </DomainObject.Predmet.OstaliListFormatedOIB>
  <DomainObject.Predmet.OstaliListFormatedWithAdress>
    <izvorni_sadrzaj>
      <item>Franica Ojdanić, Osječka 24d, 21000 Split</item>
    </izvorni_sadrzaj>
    <derivirana_varijabla naziv="DomainObject.Predmet.OstaliListFormatedWithAdress_1">
      <item>Franica Ojdanić, Osječka 24d, 21000 Split</item>
    </derivirana_varijabla>
  </DomainObject.Predmet.OstaliListFormatedWithAdress>
  <DomainObject.Predmet.OstaliListFormatedWithAdressOIB>
    <izvorni_sadrzaj>
      <item>Franica Ojdanić, OIB 83589241183, Osječka 24d, 21000 Split</item>
    </izvorni_sadrzaj>
    <derivirana_varijabla naziv="DomainObject.Predmet.OstaliListFormatedWithAdressOIB_1">
      <item>Franica Ojdanić, OIB 83589241183, Osječka 24d, 21000 Split</item>
    </derivirana_varijabla>
  </DomainObject.Predmet.OstaliListFormatedWithAdressOIB>
  <DomainObject.Predmet.OstaliListNazivFormated>
    <izvorni_sadrzaj>
      <item>Franica Ojdanić</item>
    </izvorni_sadrzaj>
    <derivirana_varijabla naziv="DomainObject.Predmet.OstaliListNazivFormated_1">
      <item>Franica Ojdanić</item>
    </derivirana_varijabla>
  </DomainObject.Predmet.OstaliListNazivFormated>
  <DomainObject.Predmet.OstaliListNazivFormatedOIB>
    <izvorni_sadrzaj>
      <item>Franica Ojdanić, OIB 83589241183</item>
    </izvorni_sadrzaj>
    <derivirana_varijabla naziv="DomainObject.Predmet.OstaliListNazivFormatedOIB_1">
      <item>Franica Ojdanić, OIB 83589241183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FANI I KARLA jednostavno društvo s ograničenom odgovornošću  za usluge</izvorni_sadrzaj>
    <derivirana_varijabla naziv="DomainObject.Predmet.ProtustrankaIDrugi_1">FANI I KARLA jednostavno društvo s ograničenom odgovornošću 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FANI I KARLA jednostavno društvo s ograničenom odgovornošću  za usluge, OIB 32165872883, Osječka 24 D, 21000 Split</izvorni_sadrzaj>
    <derivirana_varijabla naziv="DomainObject.Predmet.ProtustrankaIDrugiAdressOIB_1">FANI I KARLA jednostavno društvo s ograničenom odgovornošću  za usluge, OIB 32165872883, Osječka 24 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FANI I KARLA jednostavno društvo s ograničenom odgovornošću  za usluge</item>
      <item>FINANCIJSKA AGENCIJA, PODRUŽNICA SPLIT</item>
      <item>Franica Ojdanić</item>
    </izvorni_sadrzaj>
    <derivirana_varijabla naziv="DomainObject.Predmet.SudioniciListNaziv_1">
      <item>FANI I KARLA jednostavno društvo s ograničenom odgovornošću  za usluge</item>
      <item>FINANCIJSKA AGENCIJA, PODRUŽNICA SPLIT</item>
      <item>Franica Ojdanić</item>
    </derivirana_varijabla>
  </DomainObject.Predmet.SudioniciListNaziv>
  <DomainObject.Predmet.SudioniciListAdressOIB>
    <izvorni_sadrzaj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izvorni_sadrzaj>
    <derivirana_varijabla naziv="DomainObject.Predmet.SudioniciListAdressOIB_1">
      <item>FANI I KARLA jednostavno društvo s ograničenom odgovornošću  za usluge, OIB 32165872883, Osječka 24 D,21000 Split</item>
      <item>FINANCIJSKA AGENCIJA, PODRUŽNICA SPLIT, OIB 85821130368, Mažuranićevo šetalište 24b,21000 Split</item>
      <item>Franica Ojdanić, OIB 83589241183, Osječka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32165872883</item>
      <item>, OIB 85821130368</item>
      <item>, OIB 83589241183</item>
    </izvorni_sadrzaj>
    <derivirana_varijabla naziv="DomainObject.Predmet.SudioniciListNazivOIB_1">
      <item>, OIB 32165872883</item>
      <item>, OIB 85821130368</item>
      <item>, OIB 83589241183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3545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2017-12-21T11:52:00Z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2017-12-21T13:41:00Z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