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37f8" w14:paraId="23037f8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</w:t>
      </w:r>
      <w:r w:rsidR="003202E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BA2FF4" w:rsidRPr="00BA2FF4">
        <w:t>VESIĆ d.o.o. Ližnjan, Šišan, G. Tromba 65/A, OIB: 32418862776</w:t>
      </w:r>
      <w:r w:rsidR="004152C2" w:rsidRPr="004152C2">
        <w:t>,</w:t>
      </w:r>
      <w:r w:rsidR="00830730" w:rsidRPr="00830730">
        <w:t xml:space="preserve"> </w:t>
      </w:r>
      <w:r w:rsidR="00F677E6">
        <w:t>12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BA2FF4" w:rsidRPr="00BA2FF4">
        <w:t>VESIĆ d.o.o. Ližnjan, Šišan, G. Tromba 65/A, OIB: 32418862776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F677E6">
        <w:t>4</w:t>
      </w:r>
      <w:r w:rsidR="00656AE4">
        <w:t>8</w:t>
      </w:r>
      <w:r w:rsidR="00BA2FF4">
        <w:t>8</w:t>
      </w:r>
      <w:r w:rsidR="002C5228">
        <w:t>-</w:t>
      </w:r>
      <w:r w:rsidR="00B104D0">
        <w:t>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EA1F1D" w:rsidRPr="00EA1F1D">
        <w:t>St-</w:t>
      </w:r>
      <w:r w:rsidR="00BA2FF4">
        <w:t>488</w:t>
      </w:r>
      <w:r w:rsidR="00EA1F1D" w:rsidRPr="00EA1F1D">
        <w:t>/16-4</w:t>
      </w:r>
      <w:r w:rsidR="007222FF">
        <w:t xml:space="preserve"> </w:t>
      </w:r>
      <w:r w:rsidRPr="001B1D09">
        <w:t xml:space="preserve">od </w:t>
      </w:r>
      <w:r w:rsidR="002C5228">
        <w:t>23</w:t>
      </w:r>
      <w:r w:rsidR="00DE2703" w:rsidRPr="00DE2703">
        <w:t xml:space="preserve">. ožujka 2016. </w:t>
      </w:r>
      <w:r w:rsidR="0045218A">
        <w:t>odlučeno je:</w:t>
      </w:r>
    </w:p>
    <w:p w:rsidRDefault="0045218A" w:rsidP="00BA2FF4" w:rsidR="00BA2FF4">
      <w:pPr>
        <w:ind w:firstLine="708"/>
        <w:jc w:val="both"/>
      </w:pPr>
      <w:r>
        <w:t>„</w:t>
      </w:r>
      <w:r w:rsidR="00BA2FF4">
        <w:t xml:space="preserve">Temeljem čl. 115. st. 1. Stečajnog zakona (Narodne novine broj 71/15, dalje: SZ) pokreće se prethodni postupak radi utvrđivanja pretpostavki za otvaranje stečajnog postupka nad dužnikom VESIĆ d.o.o. Ližnjan, Šišan, G. Tromba 65/A, OIB: 32418862776, te se određuje ročište radi očitovanja o prijedlogu za otvaranje stečajnoga postupka (čl. 123. SZ-a) i radi rasprave o pretpostavkama za otvaranje stečajnoga postupka (čl. 128. st. 1. SZ-a) za dan </w:t>
      </w:r>
    </w:p>
    <w:p w:rsidRDefault="00BA2FF4" w:rsidP="00BA2FF4" w:rsidR="00BA2FF4">
      <w:pPr>
        <w:ind w:firstLine="708"/>
        <w:jc w:val="both"/>
      </w:pPr>
      <w:r>
        <w:t>12. svibnja 2016. u 14:00 sati, u Trgovačkom sudu u Pazinu, Dršćevka 1, sudnica 1,</w:t>
      </w:r>
    </w:p>
    <w:p w:rsidRDefault="00BA2FF4" w:rsidP="00BA2FF4" w:rsidR="00BA2FF4">
      <w:pPr>
        <w:ind w:firstLine="708"/>
        <w:jc w:val="both"/>
      </w:pPr>
      <w:r>
        <w:t xml:space="preserve">na koje se pozivaju: </w:t>
      </w:r>
    </w:p>
    <w:p w:rsidRDefault="00BA2FF4" w:rsidP="00BA2FF4" w:rsidR="00BA2FF4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BA2FF4" w:rsidP="00BA2FF4" w:rsidR="00BA2FF4">
      <w:pPr>
        <w:ind w:firstLine="708"/>
        <w:jc w:val="both"/>
      </w:pPr>
      <w:r>
        <w:tab/>
      </w:r>
      <w:r>
        <w:tab/>
        <w:t xml:space="preserve">- dužnik VESIĆ d.o.o. Ližnjan, Šišan, G. Tromba 65/A, </w:t>
      </w:r>
    </w:p>
    <w:p w:rsidRDefault="00BA2FF4" w:rsidP="00BA2FF4" w:rsidR="0045218A">
      <w:pPr>
        <w:ind w:firstLine="708"/>
        <w:jc w:val="both"/>
      </w:pPr>
      <w:r>
        <w:tab/>
      </w:r>
      <w:r>
        <w:tab/>
        <w:t>- zakonski zastupnik dužnika Damir Vesić iz Šišana, G. Tromba 65/A.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1F1DAA">
        <w:t>2</w:t>
      </w:r>
      <w:r w:rsidR="00656AE4">
        <w:t>4</w:t>
      </w:r>
      <w:r w:rsidR="008C471C" w:rsidRPr="008C471C">
        <w:t xml:space="preserve">. </w:t>
      </w:r>
      <w:r w:rsidR="001F1DAA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F677E6" w:rsidRPr="00F677E6">
        <w:t>12. svibnja 2016.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</w:t>
      </w:r>
      <w:r>
        <w:lastRenderedPageBreak/>
        <w:t>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677E6">
        <w:t>12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</w:t>
      </w:r>
      <w:r w:rsidR="00F677E6">
        <w:t>od dana dostave, a dostava se smatra obavljenom istekom osmoga dana od dana objave pismena na mrežnoj stranici e-Oglasna ploča sudova</w:t>
      </w:r>
      <w:r w:rsidR="00F677E6" w:rsidRPr="001B1D09">
        <w:t xml:space="preserve"> </w:t>
      </w:r>
      <w:r w:rsidR="00F677E6">
        <w:t xml:space="preserve">(čl. 12. SZ-a). </w:t>
      </w:r>
      <w:r w:rsidRPr="001B1D09">
        <w:t xml:space="preserve">Žalba se podnosi ovome sudu u </w:t>
      </w:r>
      <w:r w:rsidR="00EA1F1D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>- dužnik</w:t>
      </w:r>
      <w:r w:rsidR="00F677E6">
        <w:t>u</w:t>
      </w:r>
      <w:r w:rsidR="004152C2" w:rsidRPr="00B104D0">
        <w:t xml:space="preserve">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 w:rsidR="00F677E6">
        <w:t>12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C5545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85F" w:rsidR="00E4785F">
      <w:r>
        <w:separator/>
      </w:r>
    </w:p>
  </w:endnote>
  <w:endnote w:id="0" w:type="continuationSeparator">
    <w:p w:rsidRDefault="00E4785F" w:rsidR="00E47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85F" w:rsidR="00E4785F">
      <w:r>
        <w:separator/>
      </w:r>
    </w:p>
  </w:footnote>
  <w:footnote w:id="0" w:type="continuationSeparator">
    <w:p w:rsidRDefault="00E4785F" w:rsidR="00E47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78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C5228" w:rsidRPr="002C5228">
      <w:rPr>
        <w:sz w:val="23"/>
        <w:szCs w:val="23"/>
      </w:rPr>
      <w:t>Poslovni broj 10 St-483/16-8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</w:t>
    </w:r>
    <w:r w:rsidR="00F677E6">
      <w:rPr>
        <w:sz w:val="23"/>
        <w:szCs w:val="23"/>
      </w:rPr>
      <w:t>4</w:t>
    </w:r>
    <w:r w:rsidR="002C5228">
      <w:rPr>
        <w:sz w:val="23"/>
        <w:szCs w:val="23"/>
      </w:rPr>
      <w:t>8</w:t>
    </w:r>
    <w:r w:rsidR="00BA2FF4">
      <w:rPr>
        <w:sz w:val="23"/>
        <w:szCs w:val="23"/>
      </w:rPr>
      <w:t>8</w:t>
    </w:r>
    <w:r w:rsidR="00DA6F95" w:rsidRPr="00DA6F95">
      <w:rPr>
        <w:sz w:val="23"/>
        <w:szCs w:val="23"/>
      </w:rPr>
      <w:t>/16-</w:t>
    </w:r>
    <w:r w:rsidR="00B2778A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76FA"/>
    <w:rsid w:val="00241246"/>
    <w:rsid w:val="00253A0B"/>
    <w:rsid w:val="00291807"/>
    <w:rsid w:val="002953C2"/>
    <w:rsid w:val="00295AC0"/>
    <w:rsid w:val="002B4327"/>
    <w:rsid w:val="002C5228"/>
    <w:rsid w:val="002D2F98"/>
    <w:rsid w:val="00304DE6"/>
    <w:rsid w:val="003202EF"/>
    <w:rsid w:val="003430E2"/>
    <w:rsid w:val="00350D95"/>
    <w:rsid w:val="003843C6"/>
    <w:rsid w:val="00397E84"/>
    <w:rsid w:val="003A636B"/>
    <w:rsid w:val="004152C2"/>
    <w:rsid w:val="004478D5"/>
    <w:rsid w:val="0045218A"/>
    <w:rsid w:val="00453E5D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7B00"/>
    <w:rsid w:val="00656AE4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12DA"/>
    <w:rsid w:val="00792351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22E2"/>
    <w:rsid w:val="0086153F"/>
    <w:rsid w:val="00881CD3"/>
    <w:rsid w:val="00884EAD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50926"/>
    <w:rsid w:val="009C6CD7"/>
    <w:rsid w:val="009C71BB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65AC"/>
    <w:rsid w:val="00B104D0"/>
    <w:rsid w:val="00B2778A"/>
    <w:rsid w:val="00B4018F"/>
    <w:rsid w:val="00B950D6"/>
    <w:rsid w:val="00BA2FF4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D4B8C"/>
    <w:rsid w:val="00CE689D"/>
    <w:rsid w:val="00CE6E92"/>
    <w:rsid w:val="00CF2444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DE2703"/>
    <w:rsid w:val="00E17C47"/>
    <w:rsid w:val="00E4785F"/>
    <w:rsid w:val="00E61E9A"/>
    <w:rsid w:val="00E727A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42B53"/>
    <w:rsid w:val="00F4573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7923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3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D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D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D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D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7923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3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D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D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D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D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St-488/2016-8</izvorni_sadrzaj>
    <derivirana_varijabla naziv="DomainObject.Oznaka_1">St-488/2016-8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VESIĆ d.o.o. LIŽNJAN</izvorni_sadrzaj>
    <derivirana_varijabla naziv="DomainObject.Predmet.ProtustrankaFormated_1">  VESIĆ d.o.o. LIŽNJAN</derivirana_varijabla>
  </DomainObject.Predmet.ProtustrankaFormated>
  <DomainObject.Predmet.ProtustrankaFormatedOIB>
    <izvorni_sadrzaj>  VESIĆ d.o.o. LIŽNJAN, OIB 32418862776</izvorni_sadrzaj>
    <derivirana_varijabla naziv="DomainObject.Predmet.ProtustrankaFormatedOIB_1">  VESIĆ d.o.o. LIŽNJAN, OIB 32418862776</derivirana_varijabla>
  </DomainObject.Predmet.ProtustrankaFormatedOIB>
  <DomainObject.Predmet.ProtustrankaFormatedWithAdress>
    <izvorni_sadrzaj> VESIĆ d.o.o. LIŽNJAN, Šišan, G. Tromba 65/A, 52204 Ližnjan</izvorni_sadrzaj>
    <derivirana_varijabla naziv="DomainObject.Predmet.ProtustrankaFormatedWithAdress_1"> VESIĆ d.o.o. LIŽNJAN, Šišan, G. Tromba 65/A, 52204 Ližnjan</derivirana_varijabla>
  </DomainObject.Predmet.ProtustrankaFormatedWithAdress>
  <DomainObject.Predmet.ProtustrankaFormatedWithAdressOIB>
    <izvorni_sadrzaj> VESIĆ d.o.o. LIŽNJAN, OIB 32418862776, Šišan, G. Tromba 65/A, 52204 Ližnjan</izvorni_sadrzaj>
    <derivirana_varijabla naziv="DomainObject.Predmet.ProtustrankaFormatedWithAdressOIB_1"> VESIĆ d.o.o. LIŽNJAN, OIB 32418862776, Šišan, G. Tromba 65/A, 52204 Ližnjan</derivirana_varijabla>
  </DomainObject.Predmet.ProtustrankaFormatedWithAdressOIB>
  <DomainObject.Predmet.ProtustrankaWithAdress>
    <izvorni_sadrzaj>VESIĆ d.o.o. LIŽNJAN Šišan, G. Tromba 65/A, 52204 Ližnjan</izvorni_sadrzaj>
    <derivirana_varijabla naziv="DomainObject.Predmet.ProtustrankaWithAdress_1">VESIĆ d.o.o. LIŽNJAN Šišan, G. Tromba 65/A, 52204 Ližnjan</derivirana_varijabla>
  </DomainObject.Predmet.ProtustrankaWithAdress>
  <DomainObject.Predmet.ProtustrankaWithAdressOIB>
    <izvorni_sadrzaj>VESIĆ d.o.o. LIŽNJAN, OIB 32418862776, Šišan, G. Tromba 65/A, 52204 Ližnjan</izvorni_sadrzaj>
    <derivirana_varijabla naziv="DomainObject.Predmet.ProtustrankaWithAdressOIB_1">VESIĆ d.o.o. LIŽNJAN, OIB 32418862776, Šišan, G. Tromba 65/A, 52204 Ližnjan</derivirana_varijabla>
  </DomainObject.Predmet.ProtustrankaWithAdressOIB>
  <DomainObject.Predmet.ProtustrankaNazivFormated>
    <izvorni_sadrzaj>VESIĆ d.o.o. LIŽNJAN</izvorni_sadrzaj>
    <derivirana_varijabla naziv="DomainObject.Predmet.ProtustrankaNazivFormated_1">VESIĆ d.o.o. LIŽNJAN</derivirana_varijabla>
  </DomainObject.Predmet.ProtustrankaNazivFormated>
  <DomainObject.Predmet.ProtustrankaNazivFormatedOIB>
    <izvorni_sadrzaj>VESIĆ d.o.o. LIŽNJAN, OIB 32418862776</izvorni_sadrzaj>
    <derivirana_varijabla naziv="DomainObject.Predmet.ProtustrankaNazivFormatedOIB_1">VESIĆ d.o.o. LIŽNJAN, OIB 32418862776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326205.24</izvorni_sadrzaj>
    <derivirana_varijabla naziv="DomainObject.Predmet.TrenutnaVrijednost_1">326205.24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VESIĆ d.o.o. LIŽNJAN</item>
    </izvorni_sadrzaj>
    <derivirana_varijabla naziv="DomainObject.Predmet.ProtuStrankaListFormated_1">
      <item>VESIĆ d.o.o. LIŽNJAN</item>
    </derivirana_varijabla>
  </DomainObject.Predmet.ProtuStrankaListFormated>
  <DomainObject.Predmet.ProtuStrankaListFormatedOIB>
    <izvorni_sadrzaj>
      <item>VESIĆ d.o.o. LIŽNJAN, OIB 32418862776</item>
    </izvorni_sadrzaj>
    <derivirana_varijabla naziv="DomainObject.Predmet.ProtuStrankaListFormatedOIB_1">
      <item>VESIĆ d.o.o. LIŽNJAN, OIB 32418862776</item>
    </derivirana_varijabla>
  </DomainObject.Predmet.ProtuStrankaListFormatedOIB>
  <DomainObject.Predmet.ProtuStrankaListFormatedWithAdress>
    <izvorni_sadrzaj>
      <item>VESIĆ d.o.o. LIŽNJAN, Šišan, G. Tromba 65/A, 52204 Ližnjan</item>
    </izvorni_sadrzaj>
    <derivirana_varijabla naziv="DomainObject.Predmet.ProtuStrankaListFormatedWithAdress_1">
      <item>VESIĆ d.o.o. LIŽNJAN, Šišan, G. Tromba 65/A, 52204 Ližnjan</item>
    </derivirana_varijabla>
  </DomainObject.Predmet.ProtuStrankaListFormatedWithAdress>
  <DomainObject.Predmet.ProtuStrankaListFormatedWithAdressOIB>
    <izvorni_sadrzaj>
      <item>VESIĆ d.o.o. LIŽNJAN, OIB 32418862776, Šišan, G. Tromba 65/A, 52204 Ližnjan</item>
    </izvorni_sadrzaj>
    <derivirana_varijabla naziv="DomainObject.Predmet.ProtuStrankaListFormatedWithAdressOIB_1">
      <item>VESIĆ d.o.o. LIŽNJAN, OIB 32418862776, Šišan, G. Tromba 65/A, 52204 Ližnjan</item>
    </derivirana_varijabla>
  </DomainObject.Predmet.ProtuStrankaListFormatedWithAdressOIB>
  <DomainObject.Predmet.ProtuStrankaListNazivFormated>
    <izvorni_sadrzaj>
      <item>VESIĆ d.o.o. LIŽNJAN</item>
    </izvorni_sadrzaj>
    <derivirana_varijabla naziv="DomainObject.Predmet.ProtuStrankaListNazivFormated_1">
      <item>VESIĆ d.o.o. LIŽNJAN</item>
    </derivirana_varijabla>
  </DomainObject.Predmet.ProtuStrankaListNazivFormated>
  <DomainObject.Predmet.ProtuStrankaListNazivFormatedOIB>
    <izvorni_sadrzaj>
      <item>VESIĆ d.o.o. LIŽNJAN, OIB 32418862776</item>
    </izvorni_sadrzaj>
    <derivirana_varijabla naziv="DomainObject.Predmet.ProtuStrankaListNazivFormatedOIB_1">
      <item>VESIĆ d.o.o. LIŽNJAN, OIB 32418862776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St-488/2016-8</izvorni_sadrzaj>
    <derivirana_varijabla naziv="DomainObject.PoslovniBrojDokumenta_1">St-488/2016-8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VESIĆ d.o.o. LIŽNJAN</izvorni_sadrzaj>
    <derivirana_varijabla naziv="DomainObject.Predmet.ProtustrankaIDrugi_1">VESIĆ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VESIĆ d.o.o. LIŽNJAN, OIB 32418862776, Šišan, G. Tromba 65/A, 52204 Ližnjan</izvorni_sadrzaj>
    <derivirana_varijabla naziv="DomainObject.Predmet.ProtustrankaIDrugiAdressOIB_1">VESIĆ d.o.o. LIŽNJAN, OIB 32418862776, Šišan, G. Tromba 65/A,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VESIĆ d.o.o. LIŽNJAN</item>
    </izvorni_sadrzaj>
    <derivirana_varijabla naziv="DomainObject.Predmet.SudioniciListNaziv_1">
      <item>FINANCIJSKA AGENCIJA, RC RIJEKA, PODRUŽNICA PULA, PULA</item>
      <item>VESIĆ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VESIĆ d.o.o. LIŽNJAN, OIB 32418862776, Šišan, G. Tromba 65/A,52204 Ližnjan</item>
    </izvorni_sadrzaj>
    <derivirana_varijabla naziv="DomainObject.Predmet.SudioniciListAdressOIB_1">
      <item>FINANCIJSKA AGENCIJA, RC RIJEKA, PODRUŽNICA PULA, PULA, OIB 85821130368, Giardini 5,52100 Pula</item>
      <item>VESIĆ d.o.o. LIŽNJAN, OIB 32418862776, Šišan, G. Tromba 65/A,52204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32418862776</item>
    </izvorni_sadrzaj>
    <derivirana_varijabla naziv="DomainObject.Predmet.SudioniciListNazivOIB_1">
      <item>, OIB 85821130368</item>
      <item>, OIB 32418862776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4BFC7-89B3-4644-A2A2-0F9064C29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2829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2016-05-12T12:20:00Z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2016-05-12T12:22:00Z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St-488/2016-8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