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7fb2" w14:paraId="2d27fb2" w:rsidRDefault="00E14354" w:rsidP="00E14354" w:rsidR="00E14354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E14354" w:rsidP="00E14354" w:rsidR="00E14354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2 St-507</w:t>
      </w:r>
      <w:r w:rsidRPr="0096577A">
        <w:t>/</w:t>
      </w:r>
      <w:r>
        <w:t>20</w:t>
      </w:r>
      <w:r w:rsidRPr="00E97C04">
        <w:t>1</w:t>
      </w:r>
      <w:r w:rsidRPr="00126566">
        <w:t>7-10</w:t>
      </w:r>
    </w:p>
    <w:p w:rsidRDefault="00E14354" w:rsidP="00E14354" w:rsidR="00E14354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14354" w:rsidP="00E14354" w:rsidR="00E14354" w:rsidRPr="0096577A">
      <w:r w:rsidRPr="00E63DA9">
        <w:t xml:space="preserve">     52000 PAZIN, </w:t>
      </w:r>
      <w:proofErr w:type="spellStart"/>
      <w:r w:rsidRPr="00E63DA9"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14354" w:rsidP="00E14354" w:rsidR="00E14354" w:rsidRPr="0096577A">
      <w:pPr>
        <w:jc w:val="both"/>
      </w:pPr>
    </w:p>
    <w:p w:rsidRDefault="00E14354" w:rsidP="00E14354" w:rsidR="00E14354" w:rsidRPr="0096577A">
      <w:pPr>
        <w:jc w:val="center"/>
      </w:pPr>
      <w:r>
        <w:t xml:space="preserve">  R E P U B L I K A  H R V A T S K A</w:t>
      </w:r>
    </w:p>
    <w:p w:rsidRDefault="00E14354" w:rsidP="00E14354" w:rsidR="00E14354" w:rsidRPr="0096577A"/>
    <w:p w:rsidRDefault="00E14354" w:rsidP="00E14354" w:rsidR="00E14354" w:rsidRPr="0096577A">
      <w:pPr>
        <w:jc w:val="center"/>
      </w:pPr>
      <w:r w:rsidRPr="0096577A">
        <w:t>R J E Š E NJ E</w:t>
      </w:r>
    </w:p>
    <w:p w:rsidRDefault="00E14354" w:rsidP="00E14354" w:rsidR="00E14354" w:rsidRPr="0096577A"/>
    <w:p w:rsidRDefault="00E14354" w:rsidP="00E14354" w:rsidR="00E14354" w:rsidRPr="00126566">
      <w:pPr>
        <w:jc w:val="both"/>
      </w:pPr>
      <w:r w:rsidRPr="00E14354">
        <w:tab/>
        <w:t xml:space="preserve">Trgovački sud u Pazinu, po stečajnom sucu Adrijani Labinjan Skok, </w:t>
      </w:r>
      <w:r w:rsidR="00126566">
        <w:t xml:space="preserve">u </w:t>
      </w:r>
      <w:r w:rsidR="00126566" w:rsidRPr="00301DD1">
        <w:t>stečajno</w:t>
      </w:r>
      <w:r w:rsidR="00126566">
        <w:t>m postupku</w:t>
      </w:r>
      <w:r w:rsidR="00126566" w:rsidRPr="00301DD1">
        <w:t xml:space="preserve"> nad dužnikom</w:t>
      </w:r>
      <w:r w:rsidRPr="00E14354">
        <w:t xml:space="preserve"> </w:t>
      </w:r>
      <w:proofErr w:type="spellStart"/>
      <w:r w:rsidRPr="00CC5A9B">
        <w:t>PRO.MASS</w:t>
      </w:r>
      <w:proofErr w:type="spellEnd"/>
      <w:r w:rsidRPr="00CC5A9B">
        <w:t xml:space="preserve"> j.d.o.o., Rovinj, </w:t>
      </w:r>
      <w:proofErr w:type="spellStart"/>
      <w:r w:rsidRPr="00CC5A9B">
        <w:t>Cuvi</w:t>
      </w:r>
      <w:proofErr w:type="spellEnd"/>
      <w:r w:rsidRPr="00CC5A9B">
        <w:t xml:space="preserve"> 3, OIB: 31567</w:t>
      </w:r>
      <w:r w:rsidRPr="00126566">
        <w:t xml:space="preserve">797627, </w:t>
      </w:r>
      <w:r w:rsidR="00126566" w:rsidRPr="00126566">
        <w:t>8. siječnja 2018.</w:t>
      </w:r>
    </w:p>
    <w:p w:rsidRDefault="00E14354" w:rsidP="00E14354" w:rsidR="00E14354" w:rsidRPr="0096577A">
      <w:pPr>
        <w:jc w:val="both"/>
      </w:pPr>
    </w:p>
    <w:p w:rsidRDefault="00E14354" w:rsidP="00E14354" w:rsidR="00E14354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E14354" w:rsidP="00E14354" w:rsidR="00E14354">
      <w:pPr>
        <w:ind w:firstLine="708"/>
        <w:jc w:val="both"/>
      </w:pPr>
    </w:p>
    <w:p w:rsidRDefault="00E14354" w:rsidP="00E14354" w:rsidR="00E14354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>iznos od 175,00 kn isplati FINA-i na račun br. HR4223900011100017042, model: HR05, poziv na broj: 7524005-</w:t>
      </w:r>
      <w:r w:rsidRPr="00CC5A9B">
        <w:t>31567797627</w:t>
      </w:r>
      <w:r>
        <w:t xml:space="preserve">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E14354" w:rsidP="00E14354" w:rsidR="00E14354" w:rsidRPr="004351BA">
      <w:pPr>
        <w:jc w:val="both"/>
      </w:pPr>
    </w:p>
    <w:p w:rsidRDefault="00E14354" w:rsidP="00E14354" w:rsidR="00E14354" w:rsidRPr="004351BA">
      <w:pPr>
        <w:jc w:val="center"/>
      </w:pPr>
      <w:r w:rsidRPr="004351BA">
        <w:t>Obrazloženje</w:t>
      </w:r>
    </w:p>
    <w:p w:rsidRDefault="00E14354" w:rsidP="00E14354" w:rsidR="00E14354" w:rsidRPr="004351BA"/>
    <w:p w:rsidRDefault="00126566" w:rsidP="00126566" w:rsidR="00126566" w:rsidRPr="00D912AF">
      <w:pPr>
        <w:jc w:val="both"/>
      </w:pPr>
      <w:r w:rsidRPr="00D912AF">
        <w:tab/>
        <w:t xml:space="preserve">Po odredbi čl. 3. st. 1. Pravilnika o vrsti i visini naknade troškova financijske agencije u </w:t>
      </w:r>
      <w:proofErr w:type="spellStart"/>
      <w:r w:rsidRPr="00D912AF">
        <w:t>predstečajnom</w:t>
      </w:r>
      <w:proofErr w:type="spellEnd"/>
      <w:r w:rsidRPr="00D912AF">
        <w:t xml:space="preserve">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126566" w:rsidP="00126566" w:rsidR="00126566" w:rsidRPr="004351BA">
      <w:pPr>
        <w:jc w:val="both"/>
      </w:pPr>
    </w:p>
    <w:p w:rsidRDefault="00126566" w:rsidP="00126566" w:rsidR="00126566" w:rsidRPr="004351BA">
      <w:pPr>
        <w:jc w:val="center"/>
      </w:pPr>
      <w:r w:rsidRPr="004351BA">
        <w:t>U Pazin</w:t>
      </w:r>
      <w:r w:rsidRPr="00E97C04">
        <w:t xml:space="preserve">u </w:t>
      </w:r>
      <w:r w:rsidRPr="00301DD1">
        <w:t>8. siječnja 2018</w:t>
      </w:r>
      <w:r>
        <w:t>.</w:t>
      </w:r>
    </w:p>
    <w:p w:rsidRDefault="00E14354" w:rsidP="00E14354" w:rsidR="00E14354">
      <w:pPr>
        <w:jc w:val="center"/>
      </w:pPr>
    </w:p>
    <w:p w:rsidRDefault="00E14354" w:rsidP="00E14354" w:rsidR="00E14354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E14354" w:rsidP="00E14354" w:rsidR="00E14354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E14354" w:rsidP="00E14354" w:rsidR="00E14354" w:rsidRPr="00A01367">
      <w:pPr>
        <w:jc w:val="both"/>
      </w:pPr>
    </w:p>
    <w:p w:rsidRDefault="00E14354" w:rsidP="00E14354" w:rsidR="00E14354">
      <w:r w:rsidRPr="00A01367">
        <w:t>UPUTA O PRAVNOM LIJEKU:</w:t>
      </w:r>
    </w:p>
    <w:p w:rsidRDefault="00E14354" w:rsidP="00E14354" w:rsidR="00E14354" w:rsidRPr="00A01367"/>
    <w:p w:rsidRDefault="00E14354" w:rsidP="00E14354" w:rsidR="00E14354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E14354" w:rsidP="00E14354" w:rsidR="00E14354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E14354" w:rsidP="00E14354" w:rsidR="00E14354" w:rsidRPr="00A01367">
      <w:pPr>
        <w:jc w:val="both"/>
      </w:pPr>
    </w:p>
    <w:p w:rsidRDefault="00126566" w:rsidP="00126566" w:rsidR="00126566" w:rsidRPr="00A01367">
      <w:pPr>
        <w:jc w:val="both"/>
      </w:pPr>
      <w:r w:rsidRPr="00A01367">
        <w:t>DNA:</w:t>
      </w:r>
    </w:p>
    <w:p w:rsidRDefault="00126566" w:rsidP="00126566" w:rsidR="00126566" w:rsidRPr="00D912AF">
      <w:pPr>
        <w:jc w:val="both"/>
      </w:pPr>
      <w:r w:rsidRPr="00D912AF">
        <w:t xml:space="preserve">- FINA, Regionalni centar Rijeka, Rijeka, F. Kurelca 8 </w:t>
      </w:r>
    </w:p>
    <w:p w:rsidRDefault="00126566" w:rsidP="00126566" w:rsidR="00126566">
      <w:r w:rsidRPr="00D912AF">
        <w:t>- mrežna stranica e-Oglasna ploča suda (8 dana)</w:t>
      </w:r>
    </w:p>
    <w:p w:rsidRDefault="00126566" w:rsidP="00126566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354" w:rsidP="00E14354" w:rsidR="00E14354">
      <w:r>
        <w:separator/>
      </w:r>
    </w:p>
  </w:endnote>
  <w:endnote w:id="0" w:type="continuationSeparator">
    <w:p w:rsidRDefault="00E14354" w:rsidP="00E14354" w:rsidR="00E14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354" w:rsidP="00E14354" w:rsidR="00E14354">
      <w:r>
        <w:separator/>
      </w:r>
    </w:p>
  </w:footnote>
  <w:footnote w:id="0" w:type="continuationSeparator">
    <w:p w:rsidRDefault="00E14354" w:rsidP="00E14354" w:rsidR="00E14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0316E" w:rsidP="00A879FD" w:rsidR="00DA15C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656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</w:t>
        </w:r>
        <w:r w:rsidR="00E14354">
          <w:t>2 St-507</w:t>
        </w:r>
        <w:r w:rsidR="00E14354" w:rsidRPr="0096577A">
          <w:t>/</w:t>
        </w:r>
        <w:r w:rsidR="00E14354">
          <w:t>20</w:t>
        </w:r>
        <w:r w:rsidR="00E14354" w:rsidRPr="00126566">
          <w:t>17-10</w:t>
        </w:r>
      </w:p>
    </w:sdtContent>
  </w:sdt>
  <w:p w:rsidRDefault="005F127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354"/>
    <w:rsid w:val="00126566"/>
    <w:rsid w:val="00554328"/>
    <w:rsid w:val="005F1279"/>
    <w:rsid w:val="00985388"/>
    <w:rsid w:val="00D0316E"/>
    <w:rsid w:val="00E1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435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43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435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43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35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4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435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2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2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2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2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435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43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435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43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35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4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435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2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2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2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2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2017.</izvorni_sadrzaj>
    <derivirana_varijabla naziv="DomainObject.Predmet.DatumRjesavanja_1">17.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PRO.MASS j.d.o.o. ROVINJ</izvorni_sadrzaj>
    <derivirana_varijabla naziv="DomainObject.Predmet.ProtustrankaFormated_1">  PRO.MASS j.d.o.o. ROVINJ</derivirana_varijabla>
  </DomainObject.Predmet.ProtustrankaFormated>
  <DomainObject.Predmet.ProtustrankaFormatedOIB>
    <izvorni_sadrzaj>  PRO.MASS j.d.o.o. ROVINJ, OIB 31567797627</izvorni_sadrzaj>
    <derivirana_varijabla naziv="DomainObject.Predmet.ProtustrankaFormatedOIB_1">  PRO.MASS j.d.o.o. ROVINJ, OIB 31567797627</derivirana_varijabla>
  </DomainObject.Predmet.ProtustrankaFormatedOIB>
  <DomainObject.Predmet.ProtustrankaFormatedWithAdress>
    <izvorni_sadrzaj> PRO.MASS j.d.o.o. ROVINJ, Cuvi 3, 52210 Rovinj</izvorni_sadrzaj>
    <derivirana_varijabla naziv="DomainObject.Predmet.ProtustrankaFormatedWithAdress_1"> PRO.MASS j.d.o.o. ROVINJ, Cuvi 3, 52210 Rovinj</derivirana_varijabla>
  </DomainObject.Predmet.ProtustrankaFormatedWithAdress>
  <DomainObject.Predmet.ProtustrankaFormatedWithAdressOIB>
    <izvorni_sadrzaj> PRO.MASS j.d.o.o. ROVINJ, OIB 31567797627, Cuvi 3, 52210 Rovinj</izvorni_sadrzaj>
    <derivirana_varijabla naziv="DomainObject.Predmet.ProtustrankaFormatedWithAdressOIB_1"> PRO.MASS j.d.o.o. ROVINJ, OIB 31567797627, Cuvi 3, 52210 Rovinj</derivirana_varijabla>
  </DomainObject.Predmet.ProtustrankaFormatedWithAdressOIB>
  <DomainObject.Predmet.ProtustrankaWithAdress>
    <izvorni_sadrzaj>PRO.MASS j.d.o.o. ROVINJ Cuvi 3, 52210 Rovinj</izvorni_sadrzaj>
    <derivirana_varijabla naziv="DomainObject.Predmet.ProtustrankaWithAdress_1">PRO.MASS j.d.o.o. ROVINJ Cuvi 3, 52210 Rovinj</derivirana_varijabla>
  </DomainObject.Predmet.ProtustrankaWithAdress>
  <DomainObject.Predmet.ProtustrankaWithAdressOIB>
    <izvorni_sadrzaj>PRO.MASS j.d.o.o. ROVINJ, OIB 31567797627, Cuvi 3, 52210 Rovinj</izvorni_sadrzaj>
    <derivirana_varijabla naziv="DomainObject.Predmet.ProtustrankaWithAdressOIB_1">PRO.MASS j.d.o.o. ROVINJ, OIB 31567797627, Cuvi 3, 52210 Rovinj</derivirana_varijabla>
  </DomainObject.Predmet.ProtustrankaWithAdressOIB>
  <DomainObject.Predmet.ProtustrankaNazivFormated>
    <izvorni_sadrzaj>PRO.MASS j.d.o.o. ROVINJ</izvorni_sadrzaj>
    <derivirana_varijabla naziv="DomainObject.Predmet.ProtustrankaNazivFormated_1">PRO.MASS j.d.o.o. ROVINJ</derivirana_varijabla>
  </DomainObject.Predmet.ProtustrankaNazivFormated>
  <DomainObject.Predmet.ProtustrankaNazivFormatedOIB>
    <izvorni_sadrzaj>PRO.MASS j.d.o.o. ROVINJ, OIB 31567797627</izvorni_sadrzaj>
    <derivirana_varijabla naziv="DomainObject.Predmet.ProtustrankaNazivFormatedOIB_1">PRO.MASS j.d.o.o. ROVINJ, OIB 31567797627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11257.65</izvorni_sadrzaj>
    <derivirana_varijabla naziv="DomainObject.Predmet.TrenutnaVrijednost_1">11257.65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PRO.MASS j.d.o.o. ROVINJ</item>
    </izvorni_sadrzaj>
    <derivirana_varijabla naziv="DomainObject.Predmet.ProtuStrankaListFormated_1">
      <item>PRO.MASS j.d.o.o. ROVINJ</item>
    </derivirana_varijabla>
  </DomainObject.Predmet.ProtuStrankaListFormated>
  <DomainObject.Predmet.ProtuStrankaListFormatedOIB>
    <izvorni_sadrzaj>
      <item>PRO.MASS j.d.o.o. ROVINJ, OIB 31567797627</item>
    </izvorni_sadrzaj>
    <derivirana_varijabla naziv="DomainObject.Predmet.ProtuStrankaListFormatedOIB_1">
      <item>PRO.MASS j.d.o.o. ROVINJ, OIB 31567797627</item>
    </derivirana_varijabla>
  </DomainObject.Predmet.ProtuStrankaListFormatedOIB>
  <DomainObject.Predmet.ProtuStrankaListFormatedWithAdress>
    <izvorni_sadrzaj>
      <item>PRO.MASS j.d.o.o. ROVINJ, Cuvi 3, 52210 Rovinj</item>
    </izvorni_sadrzaj>
    <derivirana_varijabla naziv="DomainObject.Predmet.ProtuStrankaListFormatedWithAdress_1">
      <item>PRO.MASS j.d.o.o. ROVINJ, Cuvi 3, 52210 Rovinj</item>
    </derivirana_varijabla>
  </DomainObject.Predmet.ProtuStrankaListFormatedWithAdress>
  <DomainObject.Predmet.ProtuStrankaListFormatedWithAdressOIB>
    <izvorni_sadrzaj>
      <item>PRO.MASS j.d.o.o. ROVINJ, OIB 31567797627, Cuvi 3, 52210 Rovinj</item>
    </izvorni_sadrzaj>
    <derivirana_varijabla naziv="DomainObject.Predmet.ProtuStrankaListFormatedWithAdressOIB_1">
      <item>PRO.MASS j.d.o.o. ROVINJ, OIB 31567797627, Cuvi 3, 52210 Rovinj</item>
    </derivirana_varijabla>
  </DomainObject.Predmet.ProtuStrankaListFormatedWithAdressOIB>
  <DomainObject.Predmet.ProtuStrankaListNazivFormated>
    <izvorni_sadrzaj>
      <item>PRO.MASS j.d.o.o. ROVINJ</item>
    </izvorni_sadrzaj>
    <derivirana_varijabla naziv="DomainObject.Predmet.ProtuStrankaListNazivFormated_1">
      <item>PRO.MASS j.d.o.o. ROVINJ</item>
    </derivirana_varijabla>
  </DomainObject.Predmet.ProtuStrankaListNazivFormated>
  <DomainObject.Predmet.ProtuStrankaListNazivFormatedOIB>
    <izvorni_sadrzaj>
      <item>PRO.MASS j.d.o.o. ROVINJ, OIB 31567797627</item>
    </izvorni_sadrzaj>
    <derivirana_varijabla naziv="DomainObject.Predmet.ProtuStrankaListNazivFormatedOIB_1">
      <item>PRO.MASS j.d.o.o. ROVINJ, OIB 31567797627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PRO.MASS j.d.o.o. ROVINJ</izvorni_sadrzaj>
    <derivirana_varijabla naziv="DomainObject.Predmet.ProtustrankaIDrugi_1">PRO.MASS j.d.o.o.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PRO.MASS j.d.o.o. ROVINJ, OIB 31567797627, Cuvi 3, 52210 Rovinj</izvorni_sadrzaj>
    <derivirana_varijabla naziv="DomainObject.Predmet.ProtustrankaIDrugiAdressOIB_1">PRO.MASS j.d.o.o. ROVINJ, OIB 31567797627, Cuvi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2017.</izvorni_sadrzaj>
    <derivirana_varijabla naziv="DomainObject.Predmet.OdlukaRjesenje.DatumDonosenjaOdluke_1">17. studenog 2017.</derivirana_varijabla>
  </DomainObject.Predmet.OdlukaRjesenje.DatumDonosenjaOdluke>
  <DomainObject.Predmet.OdlukaRjesenje.DatumPravomocnosti>
    <izvorni_sadrzaj>5. prosinca 2017.</izvorni_sadrzaj>
    <derivirana_varijabla naziv="DomainObject.Predmet.OdlukaRjesenje.DatumPravomocnosti_1">5. prosinca 2017.</derivirana_varijabla>
  </DomainObject.Predmet.OdlukaRjesenje.DatumPravomocnosti>
  <DomainObject.Predmet.OdlukaRjesenje.Oznaka>
    <izvorni_sadrzaj>St-507/2017-8</izvorni_sadrzaj>
    <derivirana_varijabla naziv="DomainObject.Predmet.OdlukaRjesenje.Oznaka_1">St-507/2017-8</derivirana_varijabla>
  </DomainObject.Predmet.OdlukaRjesenje.Oznaka>
  <DomainObject.Predmet.SudioniciListNaziv>
    <izvorni_sadrzaj>
      <item>FINANCIJSKA AGENCIJA, RC RIJEKA, PODRUŽNICA PULA, PULA</item>
      <item>PRO.MASS j.d.o.o. ROVINJ</item>
    </izvorni_sadrzaj>
    <derivirana_varijabla naziv="DomainObject.Predmet.SudioniciListNaziv_1">
      <item>FINANCIJSKA AGENCIJA, RC RIJEKA, PODRUŽNICA PULA, PULA</item>
      <item>PRO.MASS j.d.o.o. ROVINJ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PRO.MASS j.d.o.o. ROVINJ, OIB 31567797627, Cuvi 3,52210 Rovinj</item>
    </izvorni_sadrzaj>
    <derivirana_varijabla naziv="DomainObject.Predmet.SudioniciListAdressOIB_1">
      <item>FINANCIJSKA AGENCIJA, RC RIJEKA, PODRUŽNICA PULA, PULA, OIB 85821130368, Frana Kurelca 8,51000 Rijeka</item>
      <item>PRO.MASS j.d.o.o. ROVINJ, OIB 31567797627, Cuvi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31567797627</item>
    </izvorni_sadrzaj>
    <derivirana_varijabla naziv="DomainObject.Predmet.SudioniciListNazivOIB_1">
      <item>, OIB 85821130368</item>
      <item>, OIB 31567797627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1535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2017-12-15T09:46:00Z</dcterms:created>
  <dc:creator>Jasmina Matika</dc:creator>
  <cp:lastModifiedBy>Jasmina Matika</cp:lastModifiedBy>
  <dcterms:modified xmlns:xsi="http://www.w3.org/2001/XMLSchema-instance" xsi:type="dcterms:W3CDTF">2018-01-08T14:06:00Z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