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6b395" w14:paraId="8c6b395" w:rsidRDefault="00E15CDA" w:rsidP="00E15CDA" w:rsidR="00E15CDA">
      <w:pPr>
        <w:widowControl w:val="false"/>
        <w:autoSpaceDE w:val="false"/>
        <w:autoSpaceDN w:val="false"/>
        <w:adjustRightInd w:val="false"/>
        <w:ind w:right="946"/>
        <w15:collapsed w:val="false"/>
        <w:rPr>
          <w:lang w:val="en-US"/>
        </w:rPr>
      </w:pPr>
      <w:bookmarkStart w:name="_GoBack" w:id="0"/>
      <w:bookmarkEnd w:id="0"/>
      <w:r>
        <w:rPr>
          <w:sz w:val="16"/>
          <w:szCs w:val="16"/>
        </w:rPr>
        <w:t xml:space="preserve">                           </w:t>
      </w:r>
      <w:r>
        <w:rPr>
          <w:noProof/>
          <w:lang w:val="hr-HR"/>
        </w:rPr>
        <w:drawing>
          <wp:inline distR="0" distL="0" distB="0" distT="0">
            <wp:extent cy="762000" cx="5746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43"/>
        <w:rPr>
          <w:lang w:val="en-US"/>
        </w:rPr>
      </w:pPr>
      <w:r>
        <w:rPr>
          <w:bCs/>
          <w:lang w:val="en-US"/>
        </w:rPr>
        <w:t xml:space="preserve">     REPUBLIKA HRVATSKA</w:t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-99"/>
        <w:rPr>
          <w:bCs/>
          <w:lang w:val="hr-HR"/>
        </w:rPr>
      </w:pPr>
      <w:r>
        <w:rPr>
          <w:bCs/>
          <w:lang w:val="en-US"/>
        </w:rPr>
        <w:t xml:space="preserve"> TRGOVAČKI SUD U PAZINU</w:t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-99"/>
        <w:rPr>
          <w:bCs/>
        </w:rPr>
      </w:pPr>
      <w:r>
        <w:rPr>
          <w:bCs/>
        </w:rPr>
        <w:t xml:space="preserve">      Dršćevka 1, 52000 Pazin</w:t>
      </w:r>
    </w:p>
    <w:p w:rsidRDefault="00E15CDA" w:rsidP="00E15CDA" w:rsidR="00E15CDA">
      <w:pPr>
        <w:rPr>
          <w:bCs/>
          <w:szCs w:val="24"/>
        </w:rPr>
      </w:pP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E15CDA" w:rsidP="00E15CDA" w:rsidR="00E15CDA">
      <w:pPr>
        <w:jc w:val="both"/>
      </w:pPr>
      <w:r>
        <w:tab/>
      </w:r>
    </w:p>
    <w:p w:rsidRDefault="00E15CDA" w:rsidP="00E15CDA" w:rsidR="00E15CDA">
      <w:pPr>
        <w:ind w:right="512"/>
        <w:jc w:val="center"/>
      </w:pPr>
      <w:r>
        <w:t xml:space="preserve">         R E P U B L I K A  H R V A T S K A</w:t>
      </w:r>
    </w:p>
    <w:p w:rsidRDefault="00E15CDA" w:rsidP="00E15CDA" w:rsidR="00E15CDA">
      <w:pPr>
        <w:rPr>
          <w:b/>
        </w:rPr>
      </w:pPr>
    </w:p>
    <w:p w:rsidRDefault="00E15CDA" w:rsidP="00E15CDA" w:rsidR="00E15CDA">
      <w:pPr>
        <w:jc w:val="center"/>
      </w:pPr>
      <w:r>
        <w:t>R J E Š E NJ E</w:t>
      </w:r>
    </w:p>
    <w:p w:rsidRDefault="00E15CDA" w:rsidP="00E15CDA" w:rsidR="00E15CDA"/>
    <w:p w:rsidRDefault="00E15CDA" w:rsidP="00E15CDA" w:rsidR="00E15CDA">
      <w:pPr>
        <w:jc w:val="both"/>
      </w:pPr>
      <w:r>
        <w:tab/>
      </w:r>
      <w:r w:rsidR="00523BAD">
        <w:t>Trgovački sud u Pazinu, po stečajnoj sutkinji Tijani Licul, po prijedlogu predlagatelja Financijske agencije, OIB: 85821130368, Regionalni centar Rijeka, Podružnica Pula, Giardini 5, radi otvaranja stečajnog postupka nad dužnikom VOLME GRADNJA d.o.o. Pula, Dukićeva 23, OIB: 78487799419,</w:t>
      </w:r>
    </w:p>
    <w:p w:rsidRDefault="00E15CDA" w:rsidP="00E15CDA" w:rsidR="00E15CDA">
      <w:pPr>
        <w:jc w:val="both"/>
      </w:pPr>
    </w:p>
    <w:p w:rsidRDefault="00E15CDA" w:rsidP="00E15CDA" w:rsidR="00E15CDA">
      <w:pPr>
        <w:ind w:firstLine="708"/>
      </w:pPr>
      <w:r>
        <w:tab/>
      </w:r>
      <w:r>
        <w:tab/>
      </w:r>
      <w:r>
        <w:tab/>
      </w:r>
      <w:r>
        <w:tab/>
        <w:t xml:space="preserve">     r i j e š i o   j e</w:t>
      </w:r>
    </w:p>
    <w:p w:rsidRDefault="00EF020E" w:rsidP="00EF513E" w:rsidR="00EF020E" w:rsidRPr="008D0ED0">
      <w:pPr>
        <w:ind w:right="512"/>
        <w:jc w:val="both"/>
        <w:rPr>
          <w:szCs w:val="24"/>
          <w:u w:val="single"/>
          <w:lang w:val="hr-HR"/>
        </w:rPr>
      </w:pPr>
    </w:p>
    <w:p w:rsidRDefault="00504C96" w:rsidP="00124885" w:rsidR="00EF513E" w:rsidRPr="00240D1D">
      <w:pPr>
        <w:jc w:val="both"/>
      </w:pPr>
      <w:r>
        <w:rPr>
          <w:szCs w:val="24"/>
          <w:lang w:val="hr-HR"/>
        </w:rPr>
        <w:tab/>
      </w:r>
      <w:r w:rsidR="00EF513E" w:rsidRPr="00240D1D">
        <w:rPr>
          <w:szCs w:val="24"/>
          <w:lang w:val="hr-HR"/>
        </w:rPr>
        <w:t>I.</w:t>
      </w:r>
      <w:r w:rsidR="0000569A" w:rsidRPr="00240D1D">
        <w:rPr>
          <w:szCs w:val="24"/>
          <w:lang w:val="hr-HR"/>
        </w:rPr>
        <w:t xml:space="preserve"> </w:t>
      </w:r>
      <w:r w:rsidR="00231D7B" w:rsidRPr="00240D1D">
        <w:rPr>
          <w:szCs w:val="24"/>
          <w:lang w:val="hr-HR"/>
        </w:rPr>
        <w:t xml:space="preserve">Nalaže </w:t>
      </w:r>
      <w:r w:rsidR="00A27824">
        <w:rPr>
          <w:szCs w:val="24"/>
          <w:lang w:val="hr-HR"/>
        </w:rPr>
        <w:t xml:space="preserve">se </w:t>
      </w:r>
      <w:r w:rsidR="003E11F8">
        <w:rPr>
          <w:szCs w:val="24"/>
          <w:lang w:val="hr-HR"/>
        </w:rPr>
        <w:t>Siniši Uršiću iz Pule, Dukićeva ulica 23, OIB: 08395317277</w:t>
      </w:r>
      <w:r w:rsidR="008321BE">
        <w:rPr>
          <w:lang w:val="sv-SE"/>
        </w:rPr>
        <w:t xml:space="preserve">, </w:t>
      </w:r>
      <w:r w:rsidR="006E39F9" w:rsidRPr="00240D1D">
        <w:rPr>
          <w:szCs w:val="24"/>
          <w:lang w:val="hr-HR"/>
        </w:rPr>
        <w:t>osob</w:t>
      </w:r>
      <w:r w:rsidR="00BC52EF" w:rsidRPr="00240D1D">
        <w:rPr>
          <w:szCs w:val="24"/>
          <w:lang w:val="hr-HR"/>
        </w:rPr>
        <w:t>i</w:t>
      </w:r>
      <w:r w:rsidR="006E39F9" w:rsidRPr="00240D1D">
        <w:rPr>
          <w:szCs w:val="24"/>
          <w:lang w:val="hr-HR"/>
        </w:rPr>
        <w:t xml:space="preserve"> ovlašten</w:t>
      </w:r>
      <w:r w:rsidR="00BC52EF" w:rsidRPr="00240D1D">
        <w:rPr>
          <w:szCs w:val="24"/>
          <w:lang w:val="hr-HR"/>
        </w:rPr>
        <w:t>oj</w:t>
      </w:r>
      <w:r w:rsidR="0000569A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za zastupanje dužnika</w:t>
      </w:r>
      <w:r w:rsidR="00E95B75" w:rsidRPr="00240D1D">
        <w:rPr>
          <w:szCs w:val="24"/>
          <w:lang w:val="hr-HR"/>
        </w:rPr>
        <w:t xml:space="preserve"> </w:t>
      </w:r>
      <w:r w:rsidR="00523BAD">
        <w:t>VOLME GRADNJA d.o.o. Pula, Dukićeva 23, OIB: 78487799419</w:t>
      </w:r>
      <w:r w:rsidR="000E2857">
        <w:t>,</w:t>
      </w:r>
      <w:r w:rsidR="002F08A5" w:rsidRPr="00240D1D">
        <w:t xml:space="preserve"> d</w:t>
      </w:r>
      <w:r w:rsidR="00EF513E" w:rsidRPr="00240D1D">
        <w:rPr>
          <w:szCs w:val="24"/>
          <w:lang w:val="hr-HR"/>
        </w:rPr>
        <w:t>a u roku od 8 (osam) dana od dana dostave ovog rješenja plat</w:t>
      </w:r>
      <w:r w:rsidR="0026648B" w:rsidRPr="00240D1D">
        <w:rPr>
          <w:szCs w:val="24"/>
          <w:lang w:val="hr-HR"/>
        </w:rPr>
        <w:t>i</w:t>
      </w:r>
      <w:r w:rsidR="00EF513E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predujam za namirenje troškova stečajnog postupka</w:t>
      </w:r>
      <w:r w:rsidR="0000569A" w:rsidRPr="00240D1D">
        <w:rPr>
          <w:szCs w:val="24"/>
          <w:lang w:val="hr-HR"/>
        </w:rPr>
        <w:t xml:space="preserve"> </w:t>
      </w:r>
      <w:r w:rsidR="00E20B4A" w:rsidRPr="00240D1D">
        <w:rPr>
          <w:szCs w:val="24"/>
          <w:lang w:val="hr-HR"/>
        </w:rPr>
        <w:t xml:space="preserve">i to iznos od </w:t>
      </w:r>
      <w:r w:rsidR="0000569A" w:rsidRPr="00240D1D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F4168A">
        <w:rPr>
          <w:szCs w:val="24"/>
          <w:u w:val="single"/>
          <w:lang w:val="hr-HR"/>
        </w:rPr>
        <w:t>3.000,00</w:t>
      </w:r>
      <w:r w:rsidR="00BE697F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3E11F8">
        <w:rPr>
          <w:szCs w:val="24"/>
          <w:lang w:val="hr-HR"/>
        </w:rPr>
        <w:t>391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CC47D9">
        <w:rPr>
          <w:szCs w:val="24"/>
          <w:lang w:val="hr-HR"/>
        </w:rPr>
        <w:t>8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3E11F8">
        <w:rPr>
          <w:szCs w:val="24"/>
          <w:lang w:val="hr-HR"/>
        </w:rPr>
        <w:t>391</w:t>
      </w:r>
      <w:r w:rsidR="00E95B75" w:rsidRPr="0000569A">
        <w:rPr>
          <w:szCs w:val="24"/>
          <w:lang w:val="hr-HR"/>
        </w:rPr>
        <w:t>-201</w:t>
      </w:r>
      <w:r w:rsidR="00CC47D9">
        <w:rPr>
          <w:szCs w:val="24"/>
          <w:lang w:val="hr-HR"/>
        </w:rPr>
        <w:t>8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F4168A">
        <w:rPr>
          <w:szCs w:val="24"/>
          <w:lang w:val="hr-HR"/>
        </w:rPr>
        <w:t>3.000,00</w:t>
      </w:r>
      <w:r w:rsidRPr="0000569A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U Pazinu,</w:t>
      </w:r>
      <w:r w:rsidR="0065246D">
        <w:rPr>
          <w:szCs w:val="24"/>
          <w:lang w:val="hr-HR"/>
        </w:rPr>
        <w:t xml:space="preserve"> </w:t>
      </w:r>
      <w:r w:rsidR="003E11F8">
        <w:rPr>
          <w:szCs w:val="24"/>
          <w:lang w:val="hr-HR"/>
        </w:rPr>
        <w:t>8</w:t>
      </w:r>
      <w:r w:rsidR="00545CFB">
        <w:rPr>
          <w:szCs w:val="24"/>
          <w:lang w:val="hr-HR"/>
        </w:rPr>
        <w:t>.</w:t>
      </w:r>
      <w:r w:rsidR="0000569A">
        <w:rPr>
          <w:szCs w:val="24"/>
          <w:lang w:val="hr-HR"/>
        </w:rPr>
        <w:t xml:space="preserve"> </w:t>
      </w:r>
      <w:r w:rsidR="003E11F8">
        <w:rPr>
          <w:szCs w:val="24"/>
          <w:lang w:val="hr-HR"/>
        </w:rPr>
        <w:t>studenog</w:t>
      </w:r>
      <w:r w:rsidR="000B508F">
        <w:rPr>
          <w:szCs w:val="24"/>
          <w:lang w:val="hr-HR"/>
        </w:rPr>
        <w:t xml:space="preserve"> </w:t>
      </w:r>
      <w:r w:rsidR="0000569A">
        <w:rPr>
          <w:szCs w:val="24"/>
          <w:lang w:val="hr-HR"/>
        </w:rPr>
        <w:t>201</w:t>
      </w:r>
      <w:r w:rsidR="0065788C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545CFB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11F8" w:rsidP="00E95B75" w:rsidR="003E11F8">
      <w:r>
        <w:separator/>
      </w:r>
    </w:p>
  </w:endnote>
  <w:endnote w:id="0" w:type="continuationSeparator">
    <w:p w:rsidRDefault="003E11F8" w:rsidP="00E95B75" w:rsidR="003E11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11F8" w:rsidP="00E95B75" w:rsidR="003E11F8">
      <w:r>
        <w:separator/>
      </w:r>
    </w:p>
  </w:footnote>
  <w:footnote w:id="0" w:type="continuationSeparator">
    <w:p w:rsidRDefault="003E11F8" w:rsidP="00E95B75" w:rsidR="003E11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3E11F8" w:rsidP="00523BAD" w:rsidR="003E11F8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00377" w:rsidRPr="00200377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391/2018-5</w:t>
        </w:r>
      </w:p>
      <w:p w:rsidRDefault="003E11F8" w:rsidP="00515E98" w:rsidR="003E11F8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3E11F8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3E11F8" w:rsidR="003E11F8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3E11F8" w:rsidR="003E11F8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3E11F8" w:rsidR="003E11F8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3E11F8" w:rsidR="003E11F8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3E11F8" w:rsidR="003E11F8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3E11F8" w:rsidR="003E11F8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3E11F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E11F8" w:rsidR="003E11F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3E11F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3E11F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3E11F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3E11F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3E11F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3E11F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E11F8" w:rsidR="003E11F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E11F8" w:rsidR="003E11F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E11F8" w:rsidR="003E11F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3E11F8" w:rsidR="003E11F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3E11F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3E11F8" w:rsidR="003E11F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3E11F8" w:rsidR="003E11F8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3E11F8" w:rsidR="003E11F8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3E11F8" w:rsidR="003E11F8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3E11F8" w:rsidR="003E11F8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3E11F8" w:rsidR="003E11F8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3E11F8" w:rsidP="00452E08" w:rsidR="003E11F8">
        <w:pPr>
          <w:rPr>
            <w:rFonts w:eastAsia="MS Mincho" w:hAnsi="Cambria" w:ascii="Cambria"/>
            <w:lang w:eastAsia="en-US"/>
          </w:rPr>
        </w:pPr>
      </w:p>
      <w:p w:rsidRDefault="003E11F8" w:rsidP="00515E98" w:rsidR="003E11F8">
        <w:pPr>
          <w:pStyle w:val="Zaglavlje"/>
          <w:jc w:val="right"/>
        </w:pPr>
      </w:p>
      <w:p w:rsidRDefault="00200377" w:rsidP="00E30495" w:rsidR="003E11F8">
        <w:pPr>
          <w:pStyle w:val="Zaglavlje"/>
          <w:jc w:val="right"/>
        </w:pPr>
      </w:p>
    </w:sdtContent>
  </w:sdt>
  <w:p w:rsidRDefault="003E11F8" w:rsidR="003E11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11F8" w:rsidP="0000569A" w:rsidR="003E11F8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391/2018-5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945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4065"/>
    <w:rsid w:val="0000569A"/>
    <w:rsid w:val="0001114B"/>
    <w:rsid w:val="0001128E"/>
    <w:rsid w:val="00012FB7"/>
    <w:rsid w:val="0001325E"/>
    <w:rsid w:val="00031C9B"/>
    <w:rsid w:val="00035280"/>
    <w:rsid w:val="00035325"/>
    <w:rsid w:val="000465F1"/>
    <w:rsid w:val="00047EEF"/>
    <w:rsid w:val="000575A9"/>
    <w:rsid w:val="00061473"/>
    <w:rsid w:val="000619B2"/>
    <w:rsid w:val="00065618"/>
    <w:rsid w:val="00067F80"/>
    <w:rsid w:val="00082FFC"/>
    <w:rsid w:val="000858FB"/>
    <w:rsid w:val="00087FAB"/>
    <w:rsid w:val="000A34AC"/>
    <w:rsid w:val="000A68A4"/>
    <w:rsid w:val="000B274F"/>
    <w:rsid w:val="000B508F"/>
    <w:rsid w:val="000C2BB9"/>
    <w:rsid w:val="000D0E1C"/>
    <w:rsid w:val="000E1AD5"/>
    <w:rsid w:val="000E2857"/>
    <w:rsid w:val="000E3EAB"/>
    <w:rsid w:val="000F0A11"/>
    <w:rsid w:val="000F1C8B"/>
    <w:rsid w:val="000F2784"/>
    <w:rsid w:val="000F6671"/>
    <w:rsid w:val="000F6A01"/>
    <w:rsid w:val="00105FCC"/>
    <w:rsid w:val="00107EAE"/>
    <w:rsid w:val="00120B8C"/>
    <w:rsid w:val="00123AB8"/>
    <w:rsid w:val="00124885"/>
    <w:rsid w:val="00137C1E"/>
    <w:rsid w:val="00143E4F"/>
    <w:rsid w:val="001554B9"/>
    <w:rsid w:val="00161B5E"/>
    <w:rsid w:val="00165D59"/>
    <w:rsid w:val="0018521A"/>
    <w:rsid w:val="0018536A"/>
    <w:rsid w:val="001865EB"/>
    <w:rsid w:val="00197E57"/>
    <w:rsid w:val="001A35D7"/>
    <w:rsid w:val="001A57DF"/>
    <w:rsid w:val="001D051E"/>
    <w:rsid w:val="001D0BC2"/>
    <w:rsid w:val="001E0342"/>
    <w:rsid w:val="001F19C5"/>
    <w:rsid w:val="001F296E"/>
    <w:rsid w:val="001F6584"/>
    <w:rsid w:val="00200377"/>
    <w:rsid w:val="0020342B"/>
    <w:rsid w:val="00231D7B"/>
    <w:rsid w:val="0023655F"/>
    <w:rsid w:val="00240D1D"/>
    <w:rsid w:val="00242ED2"/>
    <w:rsid w:val="00247944"/>
    <w:rsid w:val="00252C35"/>
    <w:rsid w:val="00255719"/>
    <w:rsid w:val="00264BDB"/>
    <w:rsid w:val="00265F69"/>
    <w:rsid w:val="0026648B"/>
    <w:rsid w:val="0026737F"/>
    <w:rsid w:val="002733BC"/>
    <w:rsid w:val="0027399F"/>
    <w:rsid w:val="002934B9"/>
    <w:rsid w:val="00294218"/>
    <w:rsid w:val="002960E4"/>
    <w:rsid w:val="002970AB"/>
    <w:rsid w:val="002A2938"/>
    <w:rsid w:val="002B2A4B"/>
    <w:rsid w:val="002B5249"/>
    <w:rsid w:val="002C5E17"/>
    <w:rsid w:val="002F08A5"/>
    <w:rsid w:val="002F35B7"/>
    <w:rsid w:val="00303368"/>
    <w:rsid w:val="003113C2"/>
    <w:rsid w:val="003206CC"/>
    <w:rsid w:val="00322A81"/>
    <w:rsid w:val="00336980"/>
    <w:rsid w:val="003654D1"/>
    <w:rsid w:val="00366629"/>
    <w:rsid w:val="00367EC0"/>
    <w:rsid w:val="00372FCB"/>
    <w:rsid w:val="003A0A21"/>
    <w:rsid w:val="003B5D91"/>
    <w:rsid w:val="003C2312"/>
    <w:rsid w:val="003C7D9C"/>
    <w:rsid w:val="003D42B6"/>
    <w:rsid w:val="003E11F8"/>
    <w:rsid w:val="003E6745"/>
    <w:rsid w:val="003F2A98"/>
    <w:rsid w:val="00400D71"/>
    <w:rsid w:val="00402C5B"/>
    <w:rsid w:val="00423ECB"/>
    <w:rsid w:val="00424F69"/>
    <w:rsid w:val="004310FE"/>
    <w:rsid w:val="00452E08"/>
    <w:rsid w:val="00452FE4"/>
    <w:rsid w:val="004535E2"/>
    <w:rsid w:val="00455836"/>
    <w:rsid w:val="00475422"/>
    <w:rsid w:val="0048123E"/>
    <w:rsid w:val="0049044F"/>
    <w:rsid w:val="00492165"/>
    <w:rsid w:val="00492A34"/>
    <w:rsid w:val="004A4171"/>
    <w:rsid w:val="004A5210"/>
    <w:rsid w:val="004B5C5A"/>
    <w:rsid w:val="004B6AC9"/>
    <w:rsid w:val="004C0129"/>
    <w:rsid w:val="004C3950"/>
    <w:rsid w:val="004D68CF"/>
    <w:rsid w:val="004E3491"/>
    <w:rsid w:val="004E5134"/>
    <w:rsid w:val="004F3571"/>
    <w:rsid w:val="004F4A95"/>
    <w:rsid w:val="00504C96"/>
    <w:rsid w:val="00506EA6"/>
    <w:rsid w:val="0051254F"/>
    <w:rsid w:val="00515E98"/>
    <w:rsid w:val="00523BAD"/>
    <w:rsid w:val="00531331"/>
    <w:rsid w:val="005405A1"/>
    <w:rsid w:val="00545CFB"/>
    <w:rsid w:val="005529FA"/>
    <w:rsid w:val="00554328"/>
    <w:rsid w:val="005562A9"/>
    <w:rsid w:val="0056129B"/>
    <w:rsid w:val="005763D3"/>
    <w:rsid w:val="00577CF3"/>
    <w:rsid w:val="00582D07"/>
    <w:rsid w:val="00583600"/>
    <w:rsid w:val="005843F9"/>
    <w:rsid w:val="0059207D"/>
    <w:rsid w:val="00594377"/>
    <w:rsid w:val="00595FE3"/>
    <w:rsid w:val="005B492A"/>
    <w:rsid w:val="005C3774"/>
    <w:rsid w:val="005D5BE2"/>
    <w:rsid w:val="005D6912"/>
    <w:rsid w:val="005F311A"/>
    <w:rsid w:val="0061715F"/>
    <w:rsid w:val="006210B0"/>
    <w:rsid w:val="00621D9E"/>
    <w:rsid w:val="00626F43"/>
    <w:rsid w:val="0064063A"/>
    <w:rsid w:val="00640A79"/>
    <w:rsid w:val="00640C2C"/>
    <w:rsid w:val="0065246D"/>
    <w:rsid w:val="00657301"/>
    <w:rsid w:val="0065788C"/>
    <w:rsid w:val="00661119"/>
    <w:rsid w:val="00663E72"/>
    <w:rsid w:val="006667CA"/>
    <w:rsid w:val="006740AF"/>
    <w:rsid w:val="0068077F"/>
    <w:rsid w:val="0068778F"/>
    <w:rsid w:val="00694D4A"/>
    <w:rsid w:val="006B5C08"/>
    <w:rsid w:val="006C75FF"/>
    <w:rsid w:val="006C7EAF"/>
    <w:rsid w:val="006D09E4"/>
    <w:rsid w:val="006D2FFD"/>
    <w:rsid w:val="006E39F9"/>
    <w:rsid w:val="006E739A"/>
    <w:rsid w:val="006F2CA9"/>
    <w:rsid w:val="006F739B"/>
    <w:rsid w:val="0071252C"/>
    <w:rsid w:val="00714C48"/>
    <w:rsid w:val="00720D23"/>
    <w:rsid w:val="00726BFC"/>
    <w:rsid w:val="0073293F"/>
    <w:rsid w:val="00736D33"/>
    <w:rsid w:val="00744120"/>
    <w:rsid w:val="00753FE0"/>
    <w:rsid w:val="0076234D"/>
    <w:rsid w:val="00763C14"/>
    <w:rsid w:val="00770B23"/>
    <w:rsid w:val="007741F3"/>
    <w:rsid w:val="00790B03"/>
    <w:rsid w:val="007925A2"/>
    <w:rsid w:val="007925F0"/>
    <w:rsid w:val="00794AB6"/>
    <w:rsid w:val="007A40D3"/>
    <w:rsid w:val="007A4ACE"/>
    <w:rsid w:val="007A4B7B"/>
    <w:rsid w:val="007B1CBA"/>
    <w:rsid w:val="007B4901"/>
    <w:rsid w:val="007D564F"/>
    <w:rsid w:val="007E0869"/>
    <w:rsid w:val="007E25E6"/>
    <w:rsid w:val="007E560C"/>
    <w:rsid w:val="007E7478"/>
    <w:rsid w:val="007F3DEA"/>
    <w:rsid w:val="007F540C"/>
    <w:rsid w:val="007F7F90"/>
    <w:rsid w:val="008052B4"/>
    <w:rsid w:val="008103F4"/>
    <w:rsid w:val="008200B4"/>
    <w:rsid w:val="008321BE"/>
    <w:rsid w:val="00841838"/>
    <w:rsid w:val="00842CD4"/>
    <w:rsid w:val="0084380E"/>
    <w:rsid w:val="008471EB"/>
    <w:rsid w:val="00850C04"/>
    <w:rsid w:val="00852DDB"/>
    <w:rsid w:val="00863FF1"/>
    <w:rsid w:val="008643E6"/>
    <w:rsid w:val="00866EE9"/>
    <w:rsid w:val="008775DB"/>
    <w:rsid w:val="00884F70"/>
    <w:rsid w:val="0088711E"/>
    <w:rsid w:val="00890CD6"/>
    <w:rsid w:val="00891313"/>
    <w:rsid w:val="0089489B"/>
    <w:rsid w:val="008972F8"/>
    <w:rsid w:val="008A19D1"/>
    <w:rsid w:val="008A490A"/>
    <w:rsid w:val="008A6AAF"/>
    <w:rsid w:val="008A7701"/>
    <w:rsid w:val="008B1553"/>
    <w:rsid w:val="008C2E09"/>
    <w:rsid w:val="008C4A91"/>
    <w:rsid w:val="008D0ED0"/>
    <w:rsid w:val="008D27FC"/>
    <w:rsid w:val="008D2ABD"/>
    <w:rsid w:val="008D2EFC"/>
    <w:rsid w:val="008E2931"/>
    <w:rsid w:val="00916F81"/>
    <w:rsid w:val="00927771"/>
    <w:rsid w:val="00933D8B"/>
    <w:rsid w:val="009463CE"/>
    <w:rsid w:val="00947897"/>
    <w:rsid w:val="009636AC"/>
    <w:rsid w:val="00974693"/>
    <w:rsid w:val="00980519"/>
    <w:rsid w:val="00985388"/>
    <w:rsid w:val="00990080"/>
    <w:rsid w:val="009936A7"/>
    <w:rsid w:val="00994C38"/>
    <w:rsid w:val="009A0545"/>
    <w:rsid w:val="009B232C"/>
    <w:rsid w:val="009B26A5"/>
    <w:rsid w:val="009B7AC4"/>
    <w:rsid w:val="009E328F"/>
    <w:rsid w:val="009E695E"/>
    <w:rsid w:val="009E78E7"/>
    <w:rsid w:val="00A014E4"/>
    <w:rsid w:val="00A135D0"/>
    <w:rsid w:val="00A27350"/>
    <w:rsid w:val="00A27824"/>
    <w:rsid w:val="00A32D73"/>
    <w:rsid w:val="00A473A7"/>
    <w:rsid w:val="00A650DF"/>
    <w:rsid w:val="00A65686"/>
    <w:rsid w:val="00A703F5"/>
    <w:rsid w:val="00A72775"/>
    <w:rsid w:val="00A72C47"/>
    <w:rsid w:val="00A85FAA"/>
    <w:rsid w:val="00A871DC"/>
    <w:rsid w:val="00A90D4E"/>
    <w:rsid w:val="00A91D60"/>
    <w:rsid w:val="00A94406"/>
    <w:rsid w:val="00A957C5"/>
    <w:rsid w:val="00A95941"/>
    <w:rsid w:val="00AB62CF"/>
    <w:rsid w:val="00AC04F8"/>
    <w:rsid w:val="00AD7B5F"/>
    <w:rsid w:val="00AE2345"/>
    <w:rsid w:val="00AE36C1"/>
    <w:rsid w:val="00AE563A"/>
    <w:rsid w:val="00AE7172"/>
    <w:rsid w:val="00AF3631"/>
    <w:rsid w:val="00AF45BD"/>
    <w:rsid w:val="00AF5A22"/>
    <w:rsid w:val="00AF72DE"/>
    <w:rsid w:val="00B05BFA"/>
    <w:rsid w:val="00B124B5"/>
    <w:rsid w:val="00B15BF3"/>
    <w:rsid w:val="00B25186"/>
    <w:rsid w:val="00B2730F"/>
    <w:rsid w:val="00B3134C"/>
    <w:rsid w:val="00B36D7F"/>
    <w:rsid w:val="00B43107"/>
    <w:rsid w:val="00B54F7A"/>
    <w:rsid w:val="00B56519"/>
    <w:rsid w:val="00B61DE7"/>
    <w:rsid w:val="00B715D2"/>
    <w:rsid w:val="00B71E8D"/>
    <w:rsid w:val="00B72A23"/>
    <w:rsid w:val="00B776FA"/>
    <w:rsid w:val="00B813D0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D3C90"/>
    <w:rsid w:val="00BE15A0"/>
    <w:rsid w:val="00BE3EE6"/>
    <w:rsid w:val="00BE4713"/>
    <w:rsid w:val="00BE49FC"/>
    <w:rsid w:val="00BE697F"/>
    <w:rsid w:val="00BF1477"/>
    <w:rsid w:val="00BF18A2"/>
    <w:rsid w:val="00C056D9"/>
    <w:rsid w:val="00C1297C"/>
    <w:rsid w:val="00C12E96"/>
    <w:rsid w:val="00C242EF"/>
    <w:rsid w:val="00C24557"/>
    <w:rsid w:val="00C26409"/>
    <w:rsid w:val="00C401AD"/>
    <w:rsid w:val="00C51DBC"/>
    <w:rsid w:val="00C679CA"/>
    <w:rsid w:val="00C75706"/>
    <w:rsid w:val="00C75827"/>
    <w:rsid w:val="00C77907"/>
    <w:rsid w:val="00C82F83"/>
    <w:rsid w:val="00C867CB"/>
    <w:rsid w:val="00CA0FFC"/>
    <w:rsid w:val="00CA3EE0"/>
    <w:rsid w:val="00CA3F9F"/>
    <w:rsid w:val="00CB2181"/>
    <w:rsid w:val="00CC1E61"/>
    <w:rsid w:val="00CC47D9"/>
    <w:rsid w:val="00CD133A"/>
    <w:rsid w:val="00CD249F"/>
    <w:rsid w:val="00CE09C1"/>
    <w:rsid w:val="00CE3293"/>
    <w:rsid w:val="00CF73D8"/>
    <w:rsid w:val="00CF7413"/>
    <w:rsid w:val="00D0170A"/>
    <w:rsid w:val="00D05945"/>
    <w:rsid w:val="00D15B41"/>
    <w:rsid w:val="00D34541"/>
    <w:rsid w:val="00D42CB5"/>
    <w:rsid w:val="00D45D38"/>
    <w:rsid w:val="00D471C4"/>
    <w:rsid w:val="00D518E2"/>
    <w:rsid w:val="00D5493E"/>
    <w:rsid w:val="00D54C0C"/>
    <w:rsid w:val="00D6349D"/>
    <w:rsid w:val="00D657AB"/>
    <w:rsid w:val="00D67BA0"/>
    <w:rsid w:val="00D7501B"/>
    <w:rsid w:val="00D8407C"/>
    <w:rsid w:val="00D954FC"/>
    <w:rsid w:val="00D97516"/>
    <w:rsid w:val="00DA2E42"/>
    <w:rsid w:val="00DB738E"/>
    <w:rsid w:val="00DB76AC"/>
    <w:rsid w:val="00DC1B7B"/>
    <w:rsid w:val="00DC7FAF"/>
    <w:rsid w:val="00DD44C3"/>
    <w:rsid w:val="00DD48AF"/>
    <w:rsid w:val="00DD5821"/>
    <w:rsid w:val="00DD742E"/>
    <w:rsid w:val="00DE4F8C"/>
    <w:rsid w:val="00DE694F"/>
    <w:rsid w:val="00DE72D8"/>
    <w:rsid w:val="00DF58BE"/>
    <w:rsid w:val="00E01B40"/>
    <w:rsid w:val="00E10DDC"/>
    <w:rsid w:val="00E15CDA"/>
    <w:rsid w:val="00E20B4A"/>
    <w:rsid w:val="00E22A5A"/>
    <w:rsid w:val="00E22DDE"/>
    <w:rsid w:val="00E26C25"/>
    <w:rsid w:val="00E30495"/>
    <w:rsid w:val="00E42F9A"/>
    <w:rsid w:val="00E453BF"/>
    <w:rsid w:val="00E5459D"/>
    <w:rsid w:val="00E55AA5"/>
    <w:rsid w:val="00E56872"/>
    <w:rsid w:val="00E63F29"/>
    <w:rsid w:val="00E64511"/>
    <w:rsid w:val="00E655B9"/>
    <w:rsid w:val="00E67198"/>
    <w:rsid w:val="00E67A0E"/>
    <w:rsid w:val="00E72BD1"/>
    <w:rsid w:val="00E81273"/>
    <w:rsid w:val="00E95B75"/>
    <w:rsid w:val="00E969CE"/>
    <w:rsid w:val="00EA2A0B"/>
    <w:rsid w:val="00EA520A"/>
    <w:rsid w:val="00EB084C"/>
    <w:rsid w:val="00EB184C"/>
    <w:rsid w:val="00EC7073"/>
    <w:rsid w:val="00EE2FB6"/>
    <w:rsid w:val="00EE78A5"/>
    <w:rsid w:val="00EE7995"/>
    <w:rsid w:val="00EF020E"/>
    <w:rsid w:val="00EF513E"/>
    <w:rsid w:val="00F04328"/>
    <w:rsid w:val="00F225FD"/>
    <w:rsid w:val="00F30163"/>
    <w:rsid w:val="00F4168A"/>
    <w:rsid w:val="00F43ADB"/>
    <w:rsid w:val="00F45354"/>
    <w:rsid w:val="00F466EB"/>
    <w:rsid w:val="00F51E07"/>
    <w:rsid w:val="00F5280F"/>
    <w:rsid w:val="00F5305F"/>
    <w:rsid w:val="00F724DD"/>
    <w:rsid w:val="00F7387B"/>
    <w:rsid w:val="00F7446D"/>
    <w:rsid w:val="00F74837"/>
    <w:rsid w:val="00F93913"/>
    <w:rsid w:val="00F9424E"/>
    <w:rsid w:val="00F9625F"/>
    <w:rsid w:val="00FA2148"/>
    <w:rsid w:val="00FA24AF"/>
    <w:rsid w:val="00FB1A16"/>
    <w:rsid w:val="00FB3CBD"/>
    <w:rsid w:val="00FB66B1"/>
    <w:rsid w:val="00FD4886"/>
    <w:rsid w:val="00FD5284"/>
    <w:rsid w:val="00FE0CA8"/>
    <w:rsid w:val="00FE1A13"/>
    <w:rsid w:val="00FE5753"/>
    <w:rsid w:val="00FF116F"/>
    <w:rsid w:val="00FF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94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003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37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37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37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37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003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37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37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37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37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66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2018.</izvorni_sadrzaj>
    <derivirana_varijabla naziv="DomainObject.Predmet.DatumOsnivanja_1">30.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St-391/2018</izvorni_sadrzaj>
    <derivirana_varijabla naziv="DomainObject.Predmet.OznakaBroj_1">St-391/2018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VOLME GRADNJA d.o.o. PULA zastupanog po punomoćniku Siniša Uršić</izvorni_sadrzaj>
    <derivirana_varijabla naziv="DomainObject.Predmet.ProtustrankaFormated_1">  VOLME GRADNJA d.o.o. PULA zastupanog po punomoćniku Siniša Uršić</derivirana_varijabla>
  </DomainObject.Predmet.ProtustrankaFormated>
  <DomainObject.Predmet.ProtustrankaFormatedOIB>
    <izvorni_sadrzaj>  VOLME GRADNJA d.o.o. PULA, OIB 78487799419 zastupanog po punomoćniku Siniša Uršić</izvorni_sadrzaj>
    <derivirana_varijabla naziv="DomainObject.Predmet.ProtustrankaFormatedOIB_1">  VOLME GRADNJA d.o.o. PULA, OIB 78487799419 zastupanog po punomoćniku Siniša Uršić</derivirana_varijabla>
  </DomainObject.Predmet.ProtustrankaFormatedOIB>
  <DomainObject.Predmet.ProtustrankaFormatedWithAdress>
    <izvorni_sadrzaj> VOLME GRADNJA d.o.o. PULA, Dukićeva 23, 52100 Pula zastupanog po punomoćniku Siniša Uršić</izvorni_sadrzaj>
    <derivirana_varijabla naziv="DomainObject.Predmet.ProtustrankaFormatedWithAdress_1"> VOLME GRADNJA d.o.o. PULA, Dukićeva 23, 52100 Pula zastupanog po punomoćniku Siniša Uršić</derivirana_varijabla>
  </DomainObject.Predmet.ProtustrankaFormatedWithAdress>
  <DomainObject.Predmet.ProtustrankaFormatedWithAdressOIB>
    <izvorni_sadrzaj> VOLME GRADNJA d.o.o. PULA, OIB 78487799419, Dukićeva 23, 52100 Pula zastupanog po punomoćniku Siniša Uršić</izvorni_sadrzaj>
    <derivirana_varijabla naziv="DomainObject.Predmet.ProtustrankaFormatedWithAdressOIB_1"> VOLME GRADNJA d.o.o. PULA, OIB 78487799419, Dukićeva 23, 52100 Pula zastupanog po punomoćniku Siniša Uršić</derivirana_varijabla>
  </DomainObject.Predmet.ProtustrankaFormatedWithAdressOIB>
  <DomainObject.Predmet.ProtustrankaWithAdress>
    <izvorni_sadrzaj>VOLME GRADNJA d.o.o. PULA Dukićeva 23, 52100 Pula</izvorni_sadrzaj>
    <derivirana_varijabla naziv="DomainObject.Predmet.ProtustrankaWithAdress_1">VOLME GRADNJA d.o.o. PULA Dukićeva 23, 52100 Pula</derivirana_varijabla>
  </DomainObject.Predmet.ProtustrankaWithAdress>
  <DomainObject.Predmet.ProtustrankaWithAdressOIB>
    <izvorni_sadrzaj>VOLME GRADNJA d.o.o. PULA, OIB 78487799419, Dukićeva 23, 52100 Pula</izvorni_sadrzaj>
    <derivirana_varijabla naziv="DomainObject.Predmet.ProtustrankaWithAdressOIB_1">VOLME GRADNJA d.o.o. PULA, OIB 78487799419, Dukićeva 23, 52100 Pula</derivirana_varijabla>
  </DomainObject.Predmet.ProtustrankaWithAdressOIB>
  <DomainObject.Predmet.ProtustrankaNazivFormated>
    <izvorni_sadrzaj>VOLME GRADNJA d.o.o. PULA</izvorni_sadrzaj>
    <derivirana_varijabla naziv="DomainObject.Predmet.ProtustrankaNazivFormated_1">VOLME GRADNJA d.o.o. PULA</derivirana_varijabla>
  </DomainObject.Predmet.ProtustrankaNazivFormated>
  <DomainObject.Predmet.ProtustrankaNazivFormatedOIB>
    <izvorni_sadrzaj>VOLME GRADNJA d.o.o. PULA, OIB 78487799419</izvorni_sadrzaj>
    <derivirana_varijabla naziv="DomainObject.Predmet.ProtustrankaNazivFormatedOIB_1">VOLME GRADNJA d.o.o. PULA, OIB 78487799419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6913.69</izvorni_sadrzaj>
    <derivirana_varijabla naziv="DomainObject.Predmet.TrenutnaVrijednost_1">6913.69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VOLME GRADNJA d.o.o. PULA zastupanog po punomoćniku Siniša Uršić</item>
    </izvorni_sadrzaj>
    <derivirana_varijabla naziv="DomainObject.Predmet.ProtuStrankaListFormated_1">
      <item>VOLME GRADNJA d.o.o. PULA zastupanog po punomoćniku Siniša Uršić</item>
    </derivirana_varijabla>
  </DomainObject.Predmet.ProtuStrankaListFormated>
  <DomainObject.Predmet.ProtuStrankaListFormatedOIB>
    <izvorni_sadrzaj>
      <item>VOLME GRADNJA d.o.o. PULA, OIB 78487799419 zastupanog po punomoćniku Siniša Uršić</item>
    </izvorni_sadrzaj>
    <derivirana_varijabla naziv="DomainObject.Predmet.ProtuStrankaListFormatedOIB_1">
      <item>VOLME GRADNJA d.o.o. PULA, OIB 78487799419 zastupanog po punomoćniku Siniša Uršić</item>
    </derivirana_varijabla>
  </DomainObject.Predmet.ProtuStrankaListFormatedOIB>
  <DomainObject.Predmet.ProtuStrankaListFormatedWithAdress>
    <izvorni_sadrzaj>
      <item>VOLME GRADNJA d.o.o. PULA, Dukićeva 23, 52100 Pula zastupanog po punomoćniku Siniša Uršić</item>
    </izvorni_sadrzaj>
    <derivirana_varijabla naziv="DomainObject.Predmet.ProtuStrankaListFormatedWithAdress_1">
      <item>VOLME GRADNJA d.o.o. PULA, Dukićeva 23, 52100 Pula zastupanog po punomoćniku Siniša Uršić</item>
    </derivirana_varijabla>
  </DomainObject.Predmet.ProtuStrankaListFormatedWithAdress>
  <DomainObject.Predmet.ProtuStrankaListFormatedWithAdressOIB>
    <izvorni_sadrzaj>
      <item>VOLME GRADNJA d.o.o. PULA, OIB 78487799419, Dukićeva 23, 52100 Pula zastupanog po punomoćniku Siniša Uršić</item>
    </izvorni_sadrzaj>
    <derivirana_varijabla naziv="DomainObject.Predmet.ProtuStrankaListFormatedWithAdressOIB_1">
      <item>VOLME GRADNJA d.o.o. PULA, OIB 78487799419, Dukićeva 23, 52100 Pula zastupanog po punomoćniku Siniša Uršić</item>
    </derivirana_varijabla>
  </DomainObject.Predmet.ProtuStrankaListFormatedWithAdressOIB>
  <DomainObject.Predmet.ProtuStrankaListNazivFormated>
    <izvorni_sadrzaj>
      <item>VOLME GRADNJA d.o.o. PULA</item>
    </izvorni_sadrzaj>
    <derivirana_varijabla naziv="DomainObject.Predmet.ProtuStrankaListNazivFormated_1">
      <item>VOLME GRADNJA d.o.o. PULA</item>
    </derivirana_varijabla>
  </DomainObject.Predmet.ProtuStrankaListNazivFormated>
  <DomainObject.Predmet.ProtuStrankaListNazivFormatedOIB>
    <izvorni_sadrzaj>
      <item>VOLME GRADNJA d.o.o. PULA, OIB 78487799419</item>
    </izvorni_sadrzaj>
    <derivirana_varijabla naziv="DomainObject.Predmet.ProtuStrankaListNazivFormatedOIB_1">
      <item>VOLME GRADNJA d.o.o. PULA, OIB 78487799419</item>
    </derivirana_varijabla>
  </DomainObject.Predmet.ProtuStrankaListNazivFormatedOIB>
  <DomainObject.Predmet.OstaliListFormated>
    <izvorni_sadrzaj>
      <item>Siniša Uršić punomoćnik sudionika u postupku VOLME GRADNJA d.o.o. PULA</item>
    </izvorni_sadrzaj>
    <derivirana_varijabla naziv="DomainObject.Predmet.OstaliListFormated_1">
      <item>Siniša Uršić punomoćnik sudionika u postupku VOLME GRADNJA d.o.o. PULA</item>
    </derivirana_varijabla>
  </DomainObject.Predmet.OstaliListFormated>
  <DomainObject.Predmet.OstaliListFormatedOIB>
    <izvorni_sadrzaj>
      <item>Siniša Uršić, OIB 08395317277 punomoćnik sudionika u postupku VOLME GRADNJA d.o.o. PULA</item>
    </izvorni_sadrzaj>
    <derivirana_varijabla naziv="DomainObject.Predmet.OstaliListFormatedOIB_1">
      <item>Siniša Uršić, OIB 08395317277 punomoćnik sudionika u postupku VOLME GRADNJA d.o.o. PULA</item>
    </derivirana_varijabla>
  </DomainObject.Predmet.OstaliListFormatedOIB>
  <DomainObject.Predmet.OstaliListFormatedWithAdress>
    <izvorni_sadrzaj>
      <item>Siniša Uršić, Dukićeva Ulica 23, 52100 Pula punomoćnik sudionika u postupku VOLME GRADNJA d.o.o. PULA</item>
    </izvorni_sadrzaj>
    <derivirana_varijabla naziv="DomainObject.Predmet.OstaliListFormatedWithAdress_1">
      <item>Siniša Uršić, Dukićeva Ulica 23, 52100 Pula punomoćnik sudionika u postupku VOLME GRADNJA d.o.o. PULA</item>
    </derivirana_varijabla>
  </DomainObject.Predmet.OstaliListFormatedWithAdress>
  <DomainObject.Predmet.OstaliListFormatedWithAdressOIB>
    <izvorni_sadrzaj>
      <item>Siniša Uršić, OIB 08395317277, Dukićeva Ulica 23, 52100 Pula punomoćnik sudionika u postupku VOLME GRADNJA d.o.o. PULA</item>
    </izvorni_sadrzaj>
    <derivirana_varijabla naziv="DomainObject.Predmet.OstaliListFormatedWithAdressOIB_1">
      <item>Siniša Uršić, OIB 08395317277, Dukićeva Ulica 23, 52100 Pula punomoćnik sudionika u postupku VOLME GRADNJA d.o.o. PULA</item>
    </derivirana_varijabla>
  </DomainObject.Predmet.OstaliListFormatedWithAdressOIB>
  <DomainObject.Predmet.OstaliListNazivFormated>
    <izvorni_sadrzaj>
      <item>Siniša Uršić</item>
    </izvorni_sadrzaj>
    <derivirana_varijabla naziv="DomainObject.Predmet.OstaliListNazivFormated_1">
      <item>Siniša Uršić</item>
    </derivirana_varijabla>
  </DomainObject.Predmet.OstaliListNazivFormated>
  <DomainObject.Predmet.OstaliListNazivFormatedOIB>
    <izvorni_sadrzaj>
      <item>Siniša Uršić, OIB 08395317277</item>
    </izvorni_sadrzaj>
    <derivirana_varijabla naziv="DomainObject.Predmet.OstaliListNazivFormatedOIB_1">
      <item>Siniša Uršić, OIB 08395317277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VOLME GRADNJA d.o.o. PULA</izvorni_sadrzaj>
    <derivirana_varijabla naziv="DomainObject.Predmet.ProtustrankaIDrugi_1">VOLME GRADNJA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VOLME GRADNJA d.o.o. PULA, OIB 78487799419, Dukićeva 23, 52100 Pula</izvorni_sadrzaj>
    <derivirana_varijabla naziv="DomainObject.Predmet.ProtustrankaIDrugiAdressOIB_1">VOLME GRADNJA d.o.o. PULA, OIB 78487799419, Dukićeva 23,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VOLME GRADNJA d.o.o. PULA</item>
      <item>Siniša Uršić</item>
    </izvorni_sadrzaj>
    <derivirana_varijabla naziv="DomainObject.Predmet.SudioniciListNaziv_1">
      <item>FINANCIJSKA AGENCIJA, RC RIJEKA, PODRUŽNICA PULA, PULA</item>
      <item>VOLME GRADNJA d.o.o. PULA</item>
      <item>Siniša Uršić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VOLME GRADNJA d.o.o. PULA, OIB 78487799419, Dukićeva 23,52100 Pula</item>
      <item>Siniša Uršić, OIB 08395317277, Dukićeva Ulica 23,52100 Pula</item>
    </izvorni_sadrzaj>
    <derivirana_varijabla naziv="DomainObject.Predmet.SudioniciListAdressOIB_1">
      <item>FINANCIJSKA AGENCIJA, RC RIJEKA, PODRUŽNICA PULA, PULA, OIB 85821130368, F. Kurelca 8,51000 Rijeka</item>
      <item>VOLME GRADNJA d.o.o. PULA, OIB 78487799419, Dukićeva 23,52100 Pula</item>
      <item>Siniša Uršić, OIB 08395317277, Dukićeva Ulica 23,52100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78487799419</item>
      <item>, OIB 08395317277</item>
    </izvorni_sadrzaj>
    <derivirana_varijabla naziv="DomainObject.Predmet.SudioniciListNazivOIB_1">
      <item>, OIB 85821130368</item>
      <item>, OIB 78487799419</item>
      <item>, OIB 08395317277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7D3F60-CF92-4057-8B7C-A63B353B2E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938</properties:Words>
  <properties:Characters>5140</properties:Characters>
  <properties:Lines>116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2018-11-08T07:48:00Z</dcterms:created>
  <dc:creator>Jasmina Matika</dc:creator>
  <cp:lastModifiedBy>Sanja Prodan</cp:lastModifiedBy>
  <cp:lastPrinted>2018-11-08T07:50:00Z</cp:lastPrinted>
  <dcterms:modified xmlns:xsi="http://www.w3.org/2001/XMLSchema-instance" xsi:type="dcterms:W3CDTF">2018-11-08T07:51:00Z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(St-391-2018-5 predujam 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