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836bb" w14:paraId="5a836bb" w:rsidRDefault="00F13A79" w:rsidP="00815B2B" w:rsidR="00F13A79" w:rsidRPr="00310646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8409BB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8409BB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5381D" w:rsidRPr="00310646">
        <w:rPr>
          <w:sz w:val="24"/>
          <w:szCs w:val="24"/>
        </w:rPr>
        <w:t xml:space="preserve">Zagreb, </w:t>
      </w:r>
      <w:proofErr w:type="spellStart"/>
      <w:r w:rsidR="0075381D" w:rsidRPr="00310646">
        <w:rPr>
          <w:sz w:val="24"/>
          <w:szCs w:val="24"/>
        </w:rPr>
        <w:t>Amruševa</w:t>
      </w:r>
      <w:proofErr w:type="spellEnd"/>
      <w:r w:rsidR="0075381D"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</w:t>
      </w:r>
    </w:p>
    <w:p w:rsidRDefault="00961D34" w:rsidP="00682A7A" w:rsidR="00682A7A" w:rsidRPr="00310646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89. St-1497/17</w:t>
      </w:r>
      <w:r w:rsidR="00722751">
        <w:rPr>
          <w:sz w:val="24"/>
          <w:szCs w:val="24"/>
        </w:rPr>
        <w:t>-32</w:t>
      </w:r>
    </w:p>
    <w:p w:rsidRDefault="00A90802" w:rsidP="00A90802" w:rsidR="00A90802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90802" w:rsidP="00A90802" w:rsidR="00A90802" w:rsidRPr="00310646">
      <w:pPr>
        <w:jc w:val="center"/>
        <w:rPr>
          <w:sz w:val="24"/>
          <w:szCs w:val="24"/>
        </w:rPr>
      </w:pPr>
    </w:p>
    <w:p w:rsidRDefault="00A90802" w:rsidP="00A90802" w:rsidR="00A90802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3A3724" w:rsidP="003A3724" w:rsidR="003A3724" w:rsidRPr="00F354C1">
      <w:pPr>
        <w:jc w:val="center"/>
        <w:rPr>
          <w:sz w:val="24"/>
          <w:szCs w:val="24"/>
        </w:rPr>
      </w:pPr>
    </w:p>
    <w:p w:rsidRDefault="00722751" w:rsidP="003A3724" w:rsidR="0075381D" w:rsidRPr="00682A7A">
      <w:pPr>
        <w:ind w:firstLine="720"/>
        <w:jc w:val="both"/>
        <w:rPr>
          <w:sz w:val="24"/>
          <w:szCs w:val="24"/>
        </w:rPr>
      </w:pPr>
      <w:r w:rsidRPr="00114797">
        <w:rPr>
          <w:sz w:val="24"/>
          <w:szCs w:val="24"/>
        </w:rPr>
        <w:t xml:space="preserve">Trgovački sud u Zagrebu, po sucu Nikolini Dorić Hadžisejdić, u stečajnom postupku nad dužnikom </w:t>
      </w:r>
      <w:r w:rsidR="00961D34" w:rsidRPr="00010A38">
        <w:rPr>
          <w:sz w:val="24"/>
          <w:szCs w:val="24"/>
        </w:rPr>
        <w:t xml:space="preserve">MODUL GRADNJA d.o.o. u stečaju, Samobor, </w:t>
      </w:r>
      <w:proofErr w:type="spellStart"/>
      <w:r w:rsidR="00961D34" w:rsidRPr="00010A38">
        <w:rPr>
          <w:sz w:val="24"/>
          <w:szCs w:val="24"/>
        </w:rPr>
        <w:t>Domaslovec</w:t>
      </w:r>
      <w:proofErr w:type="spellEnd"/>
      <w:r w:rsidR="00961D34" w:rsidRPr="00010A38">
        <w:rPr>
          <w:sz w:val="24"/>
          <w:szCs w:val="24"/>
        </w:rPr>
        <w:t xml:space="preserve">, </w:t>
      </w:r>
      <w:proofErr w:type="spellStart"/>
      <w:r w:rsidR="00961D34" w:rsidRPr="00010A38">
        <w:rPr>
          <w:sz w:val="24"/>
          <w:szCs w:val="24"/>
        </w:rPr>
        <w:t>Skendrovićev</w:t>
      </w:r>
      <w:proofErr w:type="spellEnd"/>
      <w:r w:rsidR="00961D34" w:rsidRPr="00010A38">
        <w:rPr>
          <w:sz w:val="24"/>
          <w:szCs w:val="24"/>
        </w:rPr>
        <w:t xml:space="preserve"> put 10, OIB: 14645271299</w:t>
      </w:r>
      <w:r w:rsidR="0075381D" w:rsidRPr="00682A7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961D34">
        <w:rPr>
          <w:sz w:val="24"/>
          <w:szCs w:val="24"/>
        </w:rPr>
        <w:t>1</w:t>
      </w:r>
      <w:r w:rsidR="00945BB0" w:rsidRPr="00682A7A">
        <w:rPr>
          <w:sz w:val="24"/>
          <w:szCs w:val="24"/>
        </w:rPr>
        <w:t xml:space="preserve">. </w:t>
      </w:r>
      <w:r w:rsidR="00961D34">
        <w:rPr>
          <w:sz w:val="24"/>
          <w:szCs w:val="24"/>
        </w:rPr>
        <w:t>veljače</w:t>
      </w:r>
      <w:r w:rsidR="0075381D" w:rsidRPr="00682A7A">
        <w:rPr>
          <w:sz w:val="24"/>
          <w:szCs w:val="24"/>
        </w:rPr>
        <w:t xml:space="preserve"> 20</w:t>
      </w:r>
      <w:r w:rsidR="00945BB0" w:rsidRPr="00682A7A">
        <w:rPr>
          <w:sz w:val="24"/>
          <w:szCs w:val="24"/>
        </w:rPr>
        <w:t>1</w:t>
      </w:r>
      <w:r w:rsidR="00FC76A0" w:rsidRPr="00682A7A">
        <w:rPr>
          <w:sz w:val="24"/>
          <w:szCs w:val="24"/>
        </w:rPr>
        <w:t>9</w:t>
      </w:r>
      <w:r w:rsidR="0075381D" w:rsidRPr="00682A7A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F002AF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F002AF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F002AF">
        <w:rPr>
          <w:sz w:val="24"/>
          <w:szCs w:val="24"/>
        </w:rPr>
        <w:t>u roku 8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945BB0" w:rsidP="00945BB0" w:rsidR="00945BB0">
      <w:pPr>
        <w:jc w:val="both"/>
        <w:rPr>
          <w:sz w:val="24"/>
          <w:szCs w:val="24"/>
        </w:rPr>
      </w:pPr>
    </w:p>
    <w:p w:rsidRDefault="00945BB0" w:rsidP="00945BB0" w:rsidR="00FC18D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čl. 89. st. 2. Stečajnog zakona („Nar</w:t>
      </w:r>
      <w:r w:rsidR="00CB499D">
        <w:rPr>
          <w:sz w:val="24"/>
          <w:szCs w:val="24"/>
        </w:rPr>
        <w:t>odne novine“ broj 71/15</w:t>
      </w:r>
      <w:r>
        <w:rPr>
          <w:sz w:val="24"/>
          <w:szCs w:val="24"/>
        </w:rPr>
        <w:t>, dalje: SZ)</w:t>
      </w:r>
      <w:r w:rsidR="00FC18D1" w:rsidRPr="009445FD">
        <w:rPr>
          <w:sz w:val="24"/>
          <w:szCs w:val="24"/>
        </w:rPr>
        <w:t xml:space="preserve"> stečajni upravitelj dužan</w:t>
      </w:r>
      <w:r>
        <w:rPr>
          <w:sz w:val="24"/>
          <w:szCs w:val="24"/>
        </w:rPr>
        <w:t xml:space="preserve"> je</w:t>
      </w:r>
      <w:r w:rsidR="00FC18D1" w:rsidRPr="009445FD">
        <w:rPr>
          <w:sz w:val="24"/>
          <w:szCs w:val="24"/>
        </w:rPr>
        <w:t xml:space="preserve"> podnositi na propisanom obrascu pisana izvješća o tijeku stečajnoga postupka i o stanju stečajne mase, i to najmanje jedanput u tri mjeseca</w:t>
      </w:r>
      <w:r w:rsidR="00FC18D1" w:rsidRPr="00FC18D1">
        <w:rPr>
          <w:sz w:val="24"/>
          <w:szCs w:val="24"/>
        </w:rPr>
        <w:t>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pozvao stečajnog upravitelja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>
      <w:pPr>
        <w:rPr>
          <w:sz w:val="24"/>
          <w:szCs w:val="24"/>
        </w:rPr>
      </w:pP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961D34">
        <w:rPr>
          <w:sz w:val="24"/>
          <w:szCs w:val="24"/>
        </w:rPr>
        <w:t>1</w:t>
      </w:r>
      <w:r w:rsidR="00945BB0">
        <w:rPr>
          <w:sz w:val="24"/>
          <w:szCs w:val="24"/>
        </w:rPr>
        <w:t xml:space="preserve">. </w:t>
      </w:r>
      <w:r w:rsidR="00961D34">
        <w:rPr>
          <w:sz w:val="24"/>
          <w:szCs w:val="24"/>
        </w:rPr>
        <w:t>veljače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945BB0">
        <w:rPr>
          <w:sz w:val="24"/>
          <w:szCs w:val="24"/>
        </w:rPr>
        <w:t>1</w:t>
      </w:r>
      <w:r w:rsidR="00FC76A0">
        <w:rPr>
          <w:sz w:val="24"/>
          <w:szCs w:val="24"/>
        </w:rPr>
        <w:t>9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8409BB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13A79" w:rsidP="00F13A79" w:rsidR="00F13A79" w:rsidRPr="00310646">
      <w:pPr>
        <w:pStyle w:val="Tijeloteksta"/>
        <w:ind w:left="5760"/>
      </w:pPr>
      <w:r w:rsidRPr="00310646">
        <w:tab/>
      </w:r>
      <w:r w:rsidR="008409BB">
        <w:t xml:space="preserve">                              </w:t>
      </w:r>
      <w:r w:rsidRPr="00310646">
        <w:t>SUDAC:</w:t>
      </w:r>
    </w:p>
    <w:p w:rsidRDefault="009E1755" w:rsidP="00F13A79" w:rsidR="00F13A79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69505C"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3A3724" w:rsidRPr="003A3724"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69505C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13A79" w:rsidP="00945BB0" w:rsidR="00F13A79" w:rsidRPr="006932E0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  <w:t xml:space="preserve"> </w:t>
      </w:r>
    </w:p>
    <w:p w:rsidRDefault="00B539B6" w:rsidP="00F13A79" w:rsidR="00B539B6" w:rsidRPr="006932E0">
      <w:pPr>
        <w:rPr>
          <w:sz w:val="24"/>
          <w:szCs w:val="24"/>
        </w:rPr>
      </w:pPr>
      <w:r w:rsidRPr="006932E0">
        <w:rPr>
          <w:sz w:val="24"/>
          <w:szCs w:val="24"/>
        </w:rPr>
        <w:t>UPUTA O PRAVNOM LIJEKU:</w:t>
      </w:r>
    </w:p>
    <w:p w:rsidRDefault="00B539B6" w:rsidP="00F13A79" w:rsidR="00B539B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7C1C99" w:rsidP="00F13A79" w:rsidR="007C1C99">
      <w:pPr>
        <w:rPr>
          <w:sz w:val="24"/>
          <w:szCs w:val="24"/>
        </w:rPr>
      </w:pPr>
    </w:p>
    <w:p w:rsidRDefault="0069505C" w:rsidP="007B64C7" w:rsidR="0069505C" w:rsidRPr="0069505C">
      <w:pPr>
        <w:ind w:firstLine="708" w:left="3540"/>
        <w:jc w:val="right"/>
        <w:rPr>
          <w:sz w:val="24"/>
          <w:szCs w:val="24"/>
        </w:rPr>
      </w:pPr>
      <w:r w:rsidRPr="0069505C">
        <w:rPr>
          <w:sz w:val="24"/>
          <w:szCs w:val="24"/>
        </w:rPr>
        <w:t xml:space="preserve">Za točnost </w:t>
      </w:r>
      <w:proofErr w:type="spellStart"/>
      <w:r w:rsidRPr="0069505C">
        <w:rPr>
          <w:sz w:val="24"/>
          <w:szCs w:val="24"/>
        </w:rPr>
        <w:t>otpravka</w:t>
      </w:r>
      <w:proofErr w:type="spellEnd"/>
      <w:r w:rsidRPr="0069505C">
        <w:rPr>
          <w:sz w:val="24"/>
          <w:szCs w:val="24"/>
        </w:rPr>
        <w:t>-ovlašteni službenik:</w:t>
      </w:r>
    </w:p>
    <w:p w:rsidRDefault="0069505C" w:rsidP="007B64C7" w:rsidR="0069505C" w:rsidRPr="0069505C">
      <w:pPr>
        <w:ind w:firstLine="708" w:left="3540"/>
        <w:jc w:val="right"/>
        <w:rPr>
          <w:sz w:val="24"/>
          <w:szCs w:val="24"/>
        </w:rPr>
      </w:pPr>
      <w:r w:rsidRPr="0069505C">
        <w:rPr>
          <w:sz w:val="24"/>
          <w:szCs w:val="24"/>
        </w:rPr>
        <w:t xml:space="preserve">                                       Valentina Gabud</w:t>
      </w:r>
    </w:p>
    <w:p w:rsidRDefault="0069505C" w:rsidP="00F13A79" w:rsidR="0069505C">
      <w:pPr>
        <w:rPr>
          <w:sz w:val="24"/>
          <w:szCs w:val="24"/>
        </w:rPr>
      </w:pPr>
    </w:p>
    <w:sectPr w:rsidSect="008409BB" w:rsidR="0069505C">
      <w:headerReference w:type="first" r:id="rId9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09BB" w:rsidP="008409BB" w:rsidR="008409BB">
      <w:r>
        <w:separator/>
      </w:r>
    </w:p>
  </w:endnote>
  <w:endnote w:id="0" w:type="continuationSeparator">
    <w:p w:rsidRDefault="008409BB" w:rsidP="008409BB" w:rsidR="00840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09BB" w:rsidP="008409BB" w:rsidR="008409BB">
      <w:r>
        <w:separator/>
      </w:r>
    </w:p>
  </w:footnote>
  <w:footnote w:id="0" w:type="continuationSeparator">
    <w:p w:rsidRDefault="008409BB" w:rsidP="008409BB" w:rsidR="00840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9BB" w:rsidR="008409BB">
    <w:pPr>
      <w:pStyle w:val="Zaglavlje"/>
    </w:pPr>
    <w:r>
      <w:t xml:space="preserve">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E60B5A"/>
    <w:multiLevelType w:val="hybridMultilevel"/>
    <w:tmpl w:val="B686C784"/>
    <w:lvl w:tplc="7CB844C6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3A3724"/>
    <w:rsid w:val="004846E3"/>
    <w:rsid w:val="00574039"/>
    <w:rsid w:val="00577C20"/>
    <w:rsid w:val="005E5A2C"/>
    <w:rsid w:val="00675E2B"/>
    <w:rsid w:val="00682A7A"/>
    <w:rsid w:val="006932E0"/>
    <w:rsid w:val="0069505C"/>
    <w:rsid w:val="006F6973"/>
    <w:rsid w:val="00722751"/>
    <w:rsid w:val="0075381D"/>
    <w:rsid w:val="007C1C99"/>
    <w:rsid w:val="00815B2B"/>
    <w:rsid w:val="008409BB"/>
    <w:rsid w:val="008A286D"/>
    <w:rsid w:val="00935ABA"/>
    <w:rsid w:val="009445FD"/>
    <w:rsid w:val="00945BB0"/>
    <w:rsid w:val="00961D34"/>
    <w:rsid w:val="009E1755"/>
    <w:rsid w:val="00A90802"/>
    <w:rsid w:val="00AD2A7F"/>
    <w:rsid w:val="00B539B6"/>
    <w:rsid w:val="00BF5690"/>
    <w:rsid w:val="00C00CB9"/>
    <w:rsid w:val="00CB499D"/>
    <w:rsid w:val="00CD7733"/>
    <w:rsid w:val="00D10C86"/>
    <w:rsid w:val="00D639B5"/>
    <w:rsid w:val="00D75E26"/>
    <w:rsid w:val="00D82923"/>
    <w:rsid w:val="00D8748D"/>
    <w:rsid w:val="00E81382"/>
    <w:rsid w:val="00F002AF"/>
    <w:rsid w:val="00F13A79"/>
    <w:rsid w:val="00F32614"/>
    <w:rsid w:val="00FA0451"/>
    <w:rsid w:val="00FC18D1"/>
    <w:rsid w:val="00FC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B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B2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B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B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15B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5B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1C99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8409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409BB"/>
  </w:style>
  <w:style w:styleId="Podnoje" w:type="paragraph">
    <w:name w:val="footer"/>
    <w:basedOn w:val="Normal"/>
    <w:link w:val="PodnojeChar"/>
    <w:unhideWhenUsed/>
    <w:rsid w:val="008409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409B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B2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15B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5B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1C99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8409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409BB"/>
  </w:style>
  <w:style w:styleId="Podnoje" w:type="paragraph">
    <w:name w:val="footer"/>
    <w:basedOn w:val="Normal"/>
    <w:link w:val="PodnojeChar"/>
    <w:unhideWhenUsed/>
    <w:rsid w:val="008409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409B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1497</izvorni_sadrzaj>
    <derivirana_varijabla naziv="DomainObject.Predmet.Broj_1">1497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St-1497/2017</izvorni_sadrzaj>
    <derivirana_varijabla naziv="DomainObject.Predmet.OznakaBroj_1">St-1497/2017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MODUL GRADNJA d.o.o. zastupanog po punomoćniku Franjo Bašić; Dražen Ćosić</izvorni_sadrzaj>
    <derivirana_varijabla naziv="DomainObject.Predmet.ProtustrankaFormated_1">  MODUL GRADNJA d.o.o. zastupanog po punomoćniku Franjo Bašić; Dražen Ćosić</derivirana_varijabla>
  </DomainObject.Predmet.ProtustrankaFormated>
  <DomainObject.Predmet.ProtustrankaFormatedOIB>
    <izvorni_sadrzaj>  MODUL GRADNJA d.o.o., OIB 14645271299 zastupanog po punomoćniku Franjo Bašić; Dražen Ćosić</izvorni_sadrzaj>
    <derivirana_varijabla naziv="DomainObject.Predmet.ProtustrankaFormatedOIB_1">  MODUL GRADNJA d.o.o., OIB 14645271299 zastupanog po punomoćniku Franjo Bašić; Dražen Ćosić</derivirana_varijabla>
  </DomainObject.Predmet.ProtustrankaFormatedOIB>
  <DomainObject.Predmet.ProtustrankaFormatedWithAdress>
    <izvorni_sadrzaj> MODUL GRADNJA d.o.o., Domaslovec, Skendrovićev put 10, 10430 Samobor zastupanog po punomoćniku Franjo Bašić; Dražen Ćosić</izvorni_sadrzaj>
    <derivirana_varijabla naziv="DomainObject.Predmet.ProtustrankaFormatedWithAdress_1"> MODUL GRADNJA d.o.o., Domaslovec, Skendrovićev put 10, 10430 Samobor zastupanog po punomoćniku Franjo Bašić; Dražen Ćosić</derivirana_varijabla>
  </DomainObject.Predmet.ProtustrankaFormatedWithAdress>
  <DomainObject.Predmet.ProtustrankaFormatedWithAdressOIB>
    <izvorni_sadrzaj> MODUL GRADNJA d.o.o., OIB 14645271299, Domaslovec, Skendrovićev put 10, 10430 Samobor zastupanog po punomoćniku Franjo Bašić; Dražen Ćosić</izvorni_sadrzaj>
    <derivirana_varijabla naziv="DomainObject.Predmet.ProtustrankaFormatedWithAdressOIB_1"> MODUL GRADNJA d.o.o., OIB 14645271299, Domaslovec, Skendrovićev put 10, 10430 Samobor zastupanog po punomoćniku Franjo Bašić; Dražen Ćosić</derivirana_varijabla>
  </DomainObject.Predmet.ProtustrankaFormatedWithAdressOIB>
  <DomainObject.Predmet.ProtustrankaWithAdress>
    <izvorni_sadrzaj>MODUL GRADNJA d.o.o. Domaslovec, Skendrovićev put 10, 10430 Samobor</izvorni_sadrzaj>
    <derivirana_varijabla naziv="DomainObject.Predmet.ProtustrankaWithAdress_1">MODUL GRADNJA d.o.o. Domaslovec, Skendrovićev put 10, 10430 Samobor</derivirana_varijabla>
  </DomainObject.Predmet.ProtustrankaWithAdress>
  <DomainObject.Predmet.ProtustrankaWithAdressOIB>
    <izvorni_sadrzaj>MODUL GRADNJA d.o.o., OIB 14645271299, Domaslovec, Skendrovićev put 10, 10430 Samobor</izvorni_sadrzaj>
    <derivirana_varijabla naziv="DomainObject.Predmet.ProtustrankaWithAdressOIB_1">MODUL GRADNJA d.o.o., OIB 14645271299, Domaslovec, Skendrovićev put 10, 10430 Samobor</derivirana_varijabla>
  </DomainObject.Predmet.ProtustrankaWithAdressOIB>
  <DomainObject.Predmet.ProtustrankaNazivFormated>
    <izvorni_sadrzaj>MODUL GRADNJA d.o.o.</izvorni_sadrzaj>
    <derivirana_varijabla naziv="DomainObject.Predmet.ProtustrankaNazivFormated_1">MODUL GRADNJA d.o.o.</derivirana_varijabla>
  </DomainObject.Predmet.ProtustrankaNazivFormated>
  <DomainObject.Predmet.ProtustrankaNazivFormatedOIB>
    <izvorni_sadrzaj>MODUL GRADNJA d.o.o., OIB 14645271299</izvorni_sadrzaj>
    <derivirana_varijabla naziv="DomainObject.Predmet.ProtustrankaNazivFormatedOIB_1">MODUL GRADNJA d.o.o., OIB 14645271299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Velikoj Gorici</izvorni_sadrzaj>
    <derivirana_varijabla naziv="DomainObject.Predmet.StrankaFormated_1">  FINA Regionalni centar Zagreb; RH MF Porezna uprava Zagreb zastupanog po punomoćniku ŽDO u Velikoj Gorici</derivirana_varijabla>
  </DomainObject.Predmet.StrankaFormated>
  <DomainObject.Predmet.StrankaFormatedOIB>
    <izvorni_sadrzaj>  FINA Regionalni centar Zagreb, OIB 85821130368; RH MF Porezna uprava Zagreb, OIB 18683136487 zastupanog po punomoćniku ŽDO u Velikoj Gorici</izvorni_sadrzaj>
    <derivirana_varijabla naziv="DomainObject.Predmet.StrankaFormatedOIB_1">  FINA Regionalni centar Zagreb, OIB 85821130368; RH MF Porezna uprava Zagreb, OIB 18683136487 zastupanog po punomoćniku ŽDO u Velikoj Gorici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Velikoj Gorici</izvorni_sadrzaj>
    <derivirana_varijabla naziv="DomainObject.Predmet.StrankaFormatedWithAdress_1"> FINA Regionalni centar Zagreb, Trg svibanjskih žrtava 1995. 1, 10000 Zagreb; RH MF Porezna uprava Zagreb zastupanog po punomoćniku ŽDO u Velikoj Gorici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Velikoj Gorici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Velikoj Gorici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MF Porezna uprava Zagreb zastupanog po punomoćniku ŽDO u Velikoj Gorici</item>
    </izvorni_sadrzaj>
    <derivirana_varijabla naziv="DomainObject.Predmet.StrankaListFormated_1">
      <item>FINA Regionalni centar Zagreb</item>
      <item>RH MF Porezna uprava Zagreb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Velikoj Gorici</item>
    </izvorni_sadrzaj>
    <derivirana_varijabla naziv="DomainObject.Predmet.StrankaListFormatedOIB_1">
      <item>FINA Regionalni centar Zagreb, OIB 85821130368</item>
      <item>RH MF Porezna uprava Zagreb,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Velikoj Gorici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Velikoj Gorici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MODUL GRADNJA d.o.o. zastupanog po punomoćniku Franjo Bašić; Dražen Ćosić</item>
    </izvorni_sadrzaj>
    <derivirana_varijabla naziv="DomainObject.Predmet.ProtuStrankaListFormated_1">
      <item>MODUL GRADNJA d.o.o. zastupanog po punomoćniku Franjo Bašić; Dražen Ćosić</item>
    </derivirana_varijabla>
  </DomainObject.Predmet.ProtuStrankaListFormated>
  <DomainObject.Predmet.ProtuStrankaListFormatedOIB>
    <izvorni_sadrzaj>
      <item>MODUL GRADNJA d.o.o., OIB 14645271299 zastupanog po punomoćniku Franjo Bašić; Dražen Ćosić</item>
    </izvorni_sadrzaj>
    <derivirana_varijabla naziv="DomainObject.Predmet.ProtuStrankaListFormatedOIB_1">
      <item>MODUL GRADNJA d.o.o., OIB 14645271299 zastupanog po punomoćniku Franjo Bašić; Dražen Ćosić</item>
    </derivirana_varijabla>
  </DomainObject.Predmet.ProtuStrankaListFormatedOIB>
  <DomainObject.Predmet.ProtuStrankaListFormatedWithAdress>
    <izvorni_sadrzaj>
      <item>MODUL GRADNJA d.o.o., Domaslovec, Skendrovićev put 10, 10430 Samobor zastupanog po punomoćniku Franjo Bašić; Dražen Ćosić</item>
    </izvorni_sadrzaj>
    <derivirana_varijabla naziv="DomainObject.Predmet.ProtuStrankaListFormatedWithAdress_1">
      <item>MODUL GRADNJA d.o.o., Domaslovec, Skendrovićev put 10, 10430 Samobor zastupanog po punomoćniku Franjo Bašić; Dražen Ćosić</item>
    </derivirana_varijabla>
  </DomainObject.Predmet.ProtuStrankaListFormatedWithAdress>
  <DomainObject.Predmet.ProtuStrankaListFormatedWithAdressOIB>
    <izvorni_sadrzaj>
      <item>MODUL GRADNJA d.o.o., OIB 14645271299, Domaslovec, Skendrovićev put 10, 10430 Samobor zastupanog po punomoćniku Franjo Bašić; Dražen Ćosić</item>
    </izvorni_sadrzaj>
    <derivirana_varijabla naziv="DomainObject.Predmet.ProtuStrankaListFormatedWithAdressOIB_1">
      <item>MODUL GRADNJA d.o.o., OIB 14645271299, Domaslovec, Skendrovićev put 10, 10430 Samobor zastupanog po punomoćniku Franjo Bašić; Dražen Ćosić</item>
    </derivirana_varijabla>
  </DomainObject.Predmet.ProtuStrankaListFormatedWithAdressOIB>
  <DomainObject.Predmet.ProtuStrankaListNazivFormated>
    <izvorni_sadrzaj>
      <item>MODUL GRADNJA d.o.o.</item>
    </izvorni_sadrzaj>
    <derivirana_varijabla naziv="DomainObject.Predmet.ProtuStrankaListNazivFormated_1">
      <item>MODUL GRADNJA d.o.o.</item>
    </derivirana_varijabla>
  </DomainObject.Predmet.ProtuStrankaListNazivFormated>
  <DomainObject.Predmet.ProtuStrankaListNazivFormatedOIB>
    <izvorni_sadrzaj>
      <item>MODUL GRADNJA d.o.o., OIB 14645271299</item>
    </izvorni_sadrzaj>
    <derivirana_varijabla naziv="DomainObject.Predmet.ProtuStrankaListNazivFormatedOIB_1">
      <item>MODUL GRADNJA d.o.o., OIB 14645271299</item>
    </derivirana_varijabla>
  </DomainObject.Predmet.ProtuStrankaListNazivFormatedOIB>
  <DomainObject.Predmet.OstaliListFormated>
    <izvorni_sadrzaj>
      <item>ŽDO u Velikoj Gorici punomoćnik sudionika u postupku RH MF Porezna uprava Zagreb</item>
      <item>Franjo Bašić punomoćnik sudionika u postupku MODUL GRADNJA d.o.o.</item>
      <item>Dražen Ćosić punomoćnik sudionika u postupku MODUL GRADNJA d.o.o.</item>
    </izvorni_sadrzaj>
    <derivirana_varijabla naziv="DomainObject.Predmet.OstaliListFormated_1">
      <item>ŽDO u Velikoj Gorici punomoćnik sudionika u postupku RH MF Porezna uprava Zagreb</item>
      <item>Franjo Bašić punomoćnik sudionika u postupku MODUL GRADNJA d.o.o.</item>
      <item>Dražen Ćosić punomoćnik sudionika u postupku MODUL GRADNJA d.o.o.</item>
    </derivirana_varijabla>
  </DomainObject.Predmet.OstaliListFormated>
  <DomainObject.Predmet.OstaliListFormatedOIB>
    <izvorni_sadrzaj>
      <item>ŽDO u Velikoj Gorici, OIB 96292040276 punomoćnik sudionika u postupku RH MF Porezna uprava Zagreb</item>
      <item>Franjo Bašić, OIB 18614819028 punomoćnik sudionika u postupku MODUL GRADNJA d.o.o.</item>
      <item>Dražen Ćosić, OIB 26109150075 punomoćnik sudionika u postupku MODUL GRADNJA d.o.o.</item>
    </izvorni_sadrzaj>
    <derivirana_varijabla naziv="DomainObject.Predmet.OstaliListFormatedOIB_1">
      <item>ŽDO u Velikoj Gorici, OIB 96292040276 punomoćnik sudionika u postupku RH MF Porezna uprava Zagreb</item>
      <item>Franjo Bašić, OIB 18614819028 punomoćnik sudionika u postupku MODUL GRADNJA d.o.o.</item>
      <item>Dražen Ćosić, OIB 26109150075 punomoćnik sudionika u postupku MODUL GRADNJA d.o.o.</item>
    </derivirana_varijabla>
  </DomainObject.Predmet.OstaliListFormatedOIB>
  <DomainObject.Predmet.OstaliListFormatedWithAdress>
    <izvorni_sadrzaj>
      <item>ŽDO u Velikoj Gorici, Trg kralja Tomislava 36, 10410 Velika Gorica punomoćnik sudionika u postupku RH MF Porezna uprava Zagreb</item>
      <item>Franjo Bašić, Ulica Matijaša Korvina 5, 10430 Samobor punomoćnik sudionika u postupku MODUL GRADNJA d.o.o.</item>
      <item>Dražen Ćosić, Trg Kralja Tomislava 13, 10430 Samobor punomoćnik sudionika u postupku MODUL GRADNJA d.o.o.</item>
    </izvorni_sadrzaj>
    <derivirana_varijabla naziv="DomainObject.Predmet.OstaliListFormatedWithAdress_1">
      <item>ŽDO u Velikoj Gorici, Trg kralja Tomislava 36, 10410 Velika Gorica punomoćnik sudionika u postupku RH MF Porezna uprava Zagreb</item>
      <item>Franjo Bašić, Ulica Matijaša Korvina 5, 10430 Samobor punomoćnik sudionika u postupku MODUL GRADNJA d.o.o.</item>
      <item>Dražen Ćosić, Trg Kralja Tomislava 13, 10430 Samobor punomoćnik sudionika u postupku MODUL GRADNJA d.o.o.</item>
    </derivirana_varijabla>
  </DomainObject.Predmet.OstaliListFormatedWithAdress>
  <DomainObject.Predmet.OstaliListFormatedWithAdressOIB>
    <izvorni_sadrzaj>
      <item>ŽDO u Velikoj Gorici, OIB 96292040276, Trg kralja Tomislava 36, 10410 Velika Gorica punomoćnik sudionika u postupku RH MF Porezna uprava Zagreb</item>
      <item>Franjo Bašić, OIB 18614819028, Ulica Matijaša Korvina 5, 10430 Samobor punomoćnik sudionika u postupku MODUL GRADNJA d.o.o.</item>
      <item>Dražen Ćosić, OIB 26109150075, Trg Kralja Tomislava 13, 10430 Samobor punomoćnik sudionika u postupku MODUL GRADNJA d.o.o.</item>
    </izvorni_sadrzaj>
    <derivirana_varijabla naziv="DomainObject.Predmet.OstaliListFormatedWithAdressOIB_1">
      <item>ŽDO u Velikoj Gorici, OIB 96292040276, Trg kralja Tomislava 36, 10410 Velika Gorica punomoćnik sudionika u postupku RH MF Porezna uprava Zagreb</item>
      <item>Franjo Bašić, OIB 18614819028, Ulica Matijaša Korvina 5, 10430 Samobor punomoćnik sudionika u postupku MODUL GRADNJA d.o.o.</item>
      <item>Dražen Ćosić, OIB 26109150075, Trg Kralja Tomislava 13, 10430 Samobor punomoćnik sudionika u postupku MODUL GRADNJA d.o.o.</item>
    </derivirana_varijabla>
  </DomainObject.Predmet.OstaliListFormatedWithAdressOIB>
  <DomainObject.Predmet.OstaliListNazivFormated>
    <izvorni_sadrzaj>
      <item>ŽDO u Velikoj Gorici</item>
      <item>Franjo Bašić</item>
      <item>Dražen Ćosić</item>
    </izvorni_sadrzaj>
    <derivirana_varijabla naziv="DomainObject.Predmet.OstaliListNazivFormated_1">
      <item>ŽDO u Velikoj Gorici</item>
      <item>Franjo Bašić</item>
      <item>Dražen Ćosić</item>
    </derivirana_varijabla>
  </DomainObject.Predmet.OstaliListNazivFormated>
  <DomainObject.Predmet.OstaliListNazivFormatedOIB>
    <izvorni_sadrzaj>
      <item>ŽDO u Velikoj Gorici, OIB 96292040276</item>
      <item>Franjo Bašić, OIB 18614819028</item>
      <item>Dražen Ćosić, OIB 26109150075</item>
    </izvorni_sadrzaj>
    <derivirana_varijabla naziv="DomainObject.Predmet.OstaliListNazivFormatedOIB_1">
      <item>ŽDO u Velikoj Gorici, OIB 96292040276</item>
      <item>Franjo Bašić, OIB 18614819028</item>
      <item>Dražen Ćosić, OIB 26109150075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MODUL GRADNJA d.o.o.</izvorni_sadrzaj>
    <derivirana_varijabla naziv="DomainObject.Predmet.ProtustrankaIDrugi_1">MODUL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MODUL GRADNJA d.o.o., OIB 14645271299, Domaslovec, Skendrovićev put 10, 10430 Samobor</izvorni_sadrzaj>
    <derivirana_varijabla naziv="DomainObject.Predmet.ProtustrankaIDrugiAdressOIB_1">MODUL GRADNJA d.o.o., OIB 14645271299, Domaslovec, Skendrovićev put 10,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MODUL GRADNJA d.o.o.</item>
      <item>RH MF Porezna uprava Zagreb</item>
      <item>ŽDO u Velikoj Gorici</item>
      <item>Franjo Bašić</item>
      <item>Dražen Ćosić</item>
    </izvorni_sadrzaj>
    <derivirana_varijabla naziv="DomainObject.Predmet.SudioniciListNaziv_1">
      <item>FINA Regionalni centar Zagreb</item>
      <item>MODUL GRADNJA d.o.o.</item>
      <item>RH MF Porezna uprava Zagreb</item>
      <item>ŽDO u Velikoj Gorici</item>
      <item>Franjo Bašić</item>
      <item>Dražen Ćosić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MODUL GRADNJA d.o.o., OIB 14645271299, Domaslovec, Skendrovićev put 10,10430 Samobor</item>
      <item>RH MF Porezna uprava Zagreb, OIB 18683136487</item>
      <item>ŽDO u Velikoj Gorici, OIB 96292040276, Trg kralja Tomislava 36,10410 Velika Gorica</item>
      <item>Franjo Bašić, OIB 18614819028, Ulica Matijaša Korvina 5,10430 Samobor</item>
      <item>Dražen Ćosić, OIB 26109150075, Trg Kralja Tomislava 13,10430 Samobor</item>
    </izvorni_sadrzaj>
    <derivirana_varijabla naziv="DomainObject.Predmet.SudioniciListAdressOIB_1">
      <item>FINA Regionalni centar Zagreb, OIB 85821130368, Trg svibanjskih žrtava 1995. 1,10000 Zagreb</item>
      <item>MODUL GRADNJA d.o.o., OIB 14645271299, Domaslovec, Skendrovićev put 10,10430 Samobor</item>
      <item>RH MF Porezna uprava Zagreb, OIB 18683136487</item>
      <item>ŽDO u Velikoj Gorici, OIB 96292040276, Trg kralja Tomislava 36,10410 Velika Gorica</item>
      <item>Franjo Bašić, OIB 18614819028, Ulica Matijaša Korvina 5,10430 Samobor</item>
      <item>Dražen Ćosić, OIB 26109150075, Trg Kralja Tomislava 13,10430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14645271299</item>
      <item>, OIB 18683136487</item>
      <item>, OIB 96292040276</item>
      <item>, OIB 18614819028</item>
      <item>, OIB 26109150075</item>
    </izvorni_sadrzaj>
    <derivirana_varijabla naziv="DomainObject.Predmet.SudioniciListNazivOIB_1">
      <item>, OIB 85821130368</item>
      <item>, OIB 14645271299</item>
      <item>, OIB 18683136487</item>
      <item>, OIB 96292040276</item>
      <item>, OIB 18614819028</item>
      <item>, OIB 26109150075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20214370352, Branka Vodnika 4, 42000 Varaždin</item>
    </izvorni_sadrzaj>
    <derivirana_varijabla naziv="DomainObject.Predmet.StecajniUpraviteljiListAddressOIB_1">
      <item>Tea Gatternig, OIB 20214370352, Branka Vodnika 4,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1075</properties:Characters>
  <properties:Lines>43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2019-01-03T08:26:00Z</dcterms:created>
  <dc:creator>nmarkovic</dc:creator>
  <cp:lastModifiedBy>Valentina Gabud</cp:lastModifiedBy>
  <cp:lastPrinted>2019-02-01T09:37:00Z</cp:lastPrinted>
  <dcterms:modified xmlns:xsi="http://www.w3.org/2001/XMLSchema-instance" xsi:type="dcterms:W3CDTF">2019-02-01T09:37:00Z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(9. zaključak-poziv st. up. na dostavu izvješća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