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7536" w14:paraId="5497536" w:rsidRDefault="00DE6C6C" w:rsidP="00DC7724" w:rsidR="00DE6C6C" w:rsidRPr="00DC7724">
      <w:pPr>
        <w:pStyle w:val="Naslov2"/>
        <w15:collapsed w:val="false"/>
        <w:rPr>
          <w:sz w:val="22"/>
          <w:szCs w:val="22"/>
        </w:rPr>
      </w:pPr>
      <w:bookmarkStart w:name="_GoBack" w:id="0"/>
      <w:bookmarkEnd w:id="0"/>
    </w:p>
    <w:p w:rsidRDefault="00DE6C6C" w:rsidP="00DE6C6C" w:rsidR="00DE6C6C" w:rsidRPr="00DC7724">
      <w:pPr>
        <w:rPr>
          <w:rFonts w:cstheme="majorBidi" w:eastAsiaTheme="majorEastAsia" w:hAnsiTheme="majorHAnsi" w:asciiTheme="majorHAnsi"/>
          <w:b/>
          <w:bCs/>
          <w:color w:themeColor="accent1" w:val="4F81BD"/>
          <w:sz w:val="22"/>
          <w:szCs w:val="22"/>
        </w:rPr>
      </w:pPr>
    </w:p>
    <w:p w:rsidRDefault="00DC7724" w:rsidP="00DE6C6C" w:rsidR="00DC7724" w:rsidRPr="00DC7724">
      <w:pPr>
        <w:rPr>
          <w:sz w:val="22"/>
          <w:szCs w:val="22"/>
        </w:rPr>
      </w:pPr>
    </w:p>
    <w:p w:rsidRDefault="00DE6C6C" w:rsidP="00DE6C6C" w:rsidR="00DE6C6C" w:rsidRPr="00DC7724">
      <w:pPr>
        <w:rPr>
          <w:sz w:val="22"/>
          <w:szCs w:val="22"/>
        </w:rPr>
      </w:pPr>
      <w:r w:rsidRPr="00DC7724">
        <w:rPr>
          <w:sz w:val="22"/>
          <w:szCs w:val="22"/>
        </w:rPr>
        <w:t>REPUBLIKA HRVATSKA</w:t>
      </w:r>
    </w:p>
    <w:p w:rsidRDefault="00DE6C6C" w:rsidP="00DE6C6C" w:rsidR="00DE6C6C" w:rsidRPr="00DC7724">
      <w:p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TRGOVAČKI SUD U ZADRU</w:t>
      </w:r>
    </w:p>
    <w:p w:rsidRDefault="00DE6C6C" w:rsidP="00DE6C6C" w:rsidR="00DE6C6C" w:rsidRPr="00DC7724">
      <w:p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Dr. Franje Tuđmana 35</w:t>
      </w:r>
    </w:p>
    <w:p w:rsidRDefault="00DE6C6C" w:rsidP="00DE6C6C" w:rsidR="00DE6C6C" w:rsidRPr="00DC7724">
      <w:pPr>
        <w:rPr>
          <w:sz w:val="22"/>
          <w:szCs w:val="22"/>
        </w:rPr>
      </w:pPr>
    </w:p>
    <w:p w:rsidRDefault="00DE6C6C" w:rsidP="00DE6C6C" w:rsidR="00DE6C6C" w:rsidRPr="00DC7724">
      <w:pPr>
        <w:jc w:val="center"/>
        <w:rPr>
          <w:sz w:val="22"/>
          <w:szCs w:val="22"/>
        </w:rPr>
      </w:pPr>
      <w:r w:rsidRPr="00DC7724">
        <w:rPr>
          <w:sz w:val="22"/>
          <w:szCs w:val="22"/>
        </w:rPr>
        <w:t xml:space="preserve">R E P U B L I K A   H R V A T S K A </w:t>
      </w:r>
    </w:p>
    <w:p w:rsidRDefault="00DE6C6C" w:rsidP="00DE6C6C" w:rsidR="00DE6C6C" w:rsidRPr="00DC7724">
      <w:pPr>
        <w:jc w:val="center"/>
        <w:rPr>
          <w:sz w:val="22"/>
          <w:szCs w:val="22"/>
        </w:rPr>
      </w:pPr>
    </w:p>
    <w:p w:rsidRDefault="00DE6C6C" w:rsidP="00DE6C6C" w:rsidR="00DE6C6C" w:rsidRPr="00DC7724">
      <w:pPr>
        <w:jc w:val="center"/>
        <w:rPr>
          <w:sz w:val="22"/>
          <w:szCs w:val="22"/>
        </w:rPr>
      </w:pPr>
      <w:r w:rsidRPr="00DC7724">
        <w:rPr>
          <w:sz w:val="22"/>
          <w:szCs w:val="22"/>
        </w:rPr>
        <w:t>R J E Š E N J E</w:t>
      </w:r>
    </w:p>
    <w:p w:rsidRDefault="00DC7724" w:rsidP="00DC7724" w:rsidR="00DC7724" w:rsidRPr="00DC7724">
      <w:pPr>
        <w:spacing w:lineRule="atLeast" w:line="240"/>
        <w:rPr>
          <w:sz w:val="22"/>
          <w:szCs w:val="22"/>
        </w:rPr>
      </w:pPr>
    </w:p>
    <w:p w:rsidRDefault="00DC7724" w:rsidP="00DC7724" w:rsidR="00DC7724" w:rsidRPr="00DC7724">
      <w:pPr>
        <w:ind w:firstLine="708"/>
        <w:jc w:val="both"/>
        <w:rPr>
          <w:sz w:val="22"/>
          <w:szCs w:val="22"/>
        </w:rPr>
      </w:pPr>
      <w:r w:rsidRPr="00DC7724">
        <w:rPr>
          <w:sz w:val="22"/>
          <w:szCs w:val="22"/>
        </w:rPr>
        <w:t xml:space="preserve">Trgovački sud u Zadru po sutkinji Ani Markač, u stečajnom postupku nad stečajnim dužnikom Stečajna masa iza </w:t>
      </w:r>
      <w:r w:rsidRPr="00DC7724">
        <w:rPr>
          <w:rFonts w:cstheme="majorBidi" w:hAnsiTheme="majorBidi" w:asciiTheme="majorBidi"/>
          <w:sz w:val="22"/>
          <w:szCs w:val="22"/>
        </w:rPr>
        <w:t xml:space="preserve">PRVA DALMATINSKA KVALITETNA DIMLJENA PROIZVODNJA d.o.o. u stečaju, Zadar, Poljanska 9, OIB:67965856477, kojeg zastupa stečajni upravitelj Edvin Šimunov iz Zadra, </w:t>
      </w:r>
      <w:r w:rsidRPr="00DC7724">
        <w:rPr>
          <w:sz w:val="22"/>
          <w:szCs w:val="22"/>
        </w:rPr>
        <w:t xml:space="preserve">10. svibnja 2018., </w:t>
      </w:r>
    </w:p>
    <w:p w:rsidRDefault="00DC7724" w:rsidP="00DE6C6C" w:rsidR="00DC7724" w:rsidRPr="00DC7724">
      <w:pPr>
        <w:jc w:val="center"/>
        <w:rPr>
          <w:sz w:val="22"/>
          <w:szCs w:val="22"/>
        </w:rPr>
      </w:pPr>
    </w:p>
    <w:p w:rsidRDefault="00DE6C6C" w:rsidP="00DE6C6C" w:rsidR="00DE6C6C" w:rsidRPr="00DC7724">
      <w:pPr>
        <w:jc w:val="center"/>
        <w:rPr>
          <w:sz w:val="22"/>
          <w:szCs w:val="22"/>
        </w:rPr>
      </w:pPr>
      <w:r w:rsidRPr="00DC7724">
        <w:rPr>
          <w:sz w:val="22"/>
          <w:szCs w:val="22"/>
        </w:rPr>
        <w:t>r i j e š i o   j e</w:t>
      </w:r>
    </w:p>
    <w:p w:rsidRDefault="00DE6C6C" w:rsidP="00DE6C6C" w:rsidR="00DE6C6C" w:rsidRPr="00DC7724">
      <w:pPr>
        <w:jc w:val="center"/>
        <w:rPr>
          <w:sz w:val="22"/>
          <w:szCs w:val="22"/>
        </w:rPr>
      </w:pPr>
    </w:p>
    <w:p w:rsidRDefault="0058352E" w:rsidP="0058352E" w:rsidR="00DE6C6C" w:rsidRPr="00DC7724">
      <w:p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I.</w:t>
      </w:r>
      <w:r w:rsidRPr="00DC7724">
        <w:rPr>
          <w:sz w:val="22"/>
          <w:szCs w:val="22"/>
        </w:rPr>
        <w:tab/>
      </w:r>
      <w:r w:rsidR="00DE6C6C" w:rsidRPr="00DC7724">
        <w:rPr>
          <w:sz w:val="22"/>
          <w:szCs w:val="22"/>
        </w:rPr>
        <w:t xml:space="preserve">U stečajnom postupku nad stečajnim dužnikom </w:t>
      </w:r>
      <w:r w:rsidR="00DC7724" w:rsidRPr="00DC7724">
        <w:rPr>
          <w:sz w:val="22"/>
          <w:szCs w:val="22"/>
        </w:rPr>
        <w:t xml:space="preserve">Stečajna masa iza </w:t>
      </w:r>
      <w:r w:rsidR="00DC7724" w:rsidRPr="00DC7724">
        <w:rPr>
          <w:rFonts w:cstheme="majorBidi" w:hAnsiTheme="majorBidi" w:asciiTheme="majorBidi"/>
          <w:sz w:val="22"/>
          <w:szCs w:val="22"/>
        </w:rPr>
        <w:t>PRVA DALMATINSKA KVALITETNA DIMLJENA PROIZVODNJA d.o.o. u stečaju, Zadar, Poljanska 9, OIB:67965856477</w:t>
      </w:r>
      <w:r w:rsidR="00DE6C6C" w:rsidRPr="00DC7724">
        <w:rPr>
          <w:sz w:val="22"/>
          <w:szCs w:val="22"/>
        </w:rPr>
        <w:t>, stečajn</w:t>
      </w:r>
      <w:r w:rsidR="00DC7724" w:rsidRPr="00DC7724">
        <w:rPr>
          <w:sz w:val="22"/>
          <w:szCs w:val="22"/>
        </w:rPr>
        <w:t>i</w:t>
      </w:r>
      <w:r w:rsidR="00DE6C6C" w:rsidRPr="00DC7724">
        <w:rPr>
          <w:sz w:val="22"/>
          <w:szCs w:val="22"/>
        </w:rPr>
        <w:t xml:space="preserve"> upravitelj nije duž</w:t>
      </w:r>
      <w:r w:rsidR="00DC7724" w:rsidRPr="00DC7724">
        <w:rPr>
          <w:sz w:val="22"/>
          <w:szCs w:val="22"/>
        </w:rPr>
        <w:t>an</w:t>
      </w:r>
      <w:r w:rsidR="00DE6C6C" w:rsidRPr="00DC7724">
        <w:rPr>
          <w:sz w:val="22"/>
          <w:szCs w:val="22"/>
        </w:rPr>
        <w:t xml:space="preserve"> platiti predujam za pokriće troškova prodaje elektroničkom javnom dražbom, prije nego što je predmet prodaje unovčen.</w:t>
      </w:r>
    </w:p>
    <w:p w:rsidRDefault="00DE6C6C" w:rsidP="0058352E" w:rsidR="00DE6C6C" w:rsidRPr="00DC7724">
      <w:pPr>
        <w:jc w:val="both"/>
        <w:rPr>
          <w:sz w:val="22"/>
          <w:szCs w:val="22"/>
        </w:rPr>
      </w:pPr>
    </w:p>
    <w:p w:rsidRDefault="00DC7724" w:rsidP="0058352E" w:rsidR="00DE6C6C" w:rsidRPr="00DC7724">
      <w:p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II.</w:t>
      </w:r>
      <w:r w:rsidRPr="00DC7724">
        <w:rPr>
          <w:sz w:val="22"/>
          <w:szCs w:val="22"/>
        </w:rPr>
        <w:tab/>
        <w:t>Stečajni</w:t>
      </w:r>
      <w:r w:rsidR="00DE6C6C" w:rsidRPr="00DC7724">
        <w:rPr>
          <w:sz w:val="22"/>
          <w:szCs w:val="22"/>
        </w:rPr>
        <w:t xml:space="preserve"> upravitelj će odmah po unovčenju predmeta prodaje platiti troškova provedbe prodaje elektroničkom javnom dražbom.</w:t>
      </w:r>
    </w:p>
    <w:p w:rsidRDefault="00DE6C6C" w:rsidP="00DE6C6C" w:rsidR="00DE6C6C" w:rsidRPr="00DC7724">
      <w:pPr>
        <w:rPr>
          <w:sz w:val="22"/>
          <w:szCs w:val="22"/>
        </w:rPr>
      </w:pPr>
    </w:p>
    <w:p w:rsidRDefault="00DE6C6C" w:rsidP="00DE6C6C" w:rsidR="00DE6C6C" w:rsidRPr="00DC7724">
      <w:pPr>
        <w:pStyle w:val="Odlomakpopisa"/>
        <w:ind w:left="1080"/>
        <w:rPr>
          <w:sz w:val="22"/>
          <w:szCs w:val="22"/>
        </w:rPr>
      </w:pPr>
      <w:r w:rsidRPr="00DC7724">
        <w:rPr>
          <w:sz w:val="22"/>
          <w:szCs w:val="22"/>
        </w:rPr>
        <w:t xml:space="preserve">                                                Obrazloženje</w:t>
      </w:r>
    </w:p>
    <w:p w:rsidRDefault="00DE6C6C" w:rsidP="00DE6C6C" w:rsidR="00DE6C6C" w:rsidRPr="00DC7724">
      <w:pPr>
        <w:jc w:val="both"/>
        <w:rPr>
          <w:sz w:val="22"/>
          <w:szCs w:val="22"/>
        </w:rPr>
      </w:pPr>
    </w:p>
    <w:p w:rsidRDefault="00DE6C6C" w:rsidP="00DC7724" w:rsidR="00140430" w:rsidRPr="00DC7724">
      <w:pPr>
        <w:ind w:firstLine="708"/>
        <w:jc w:val="both"/>
        <w:rPr>
          <w:sz w:val="22"/>
          <w:szCs w:val="22"/>
        </w:rPr>
      </w:pPr>
      <w:r w:rsidRPr="00DC7724">
        <w:rPr>
          <w:sz w:val="22"/>
          <w:szCs w:val="22"/>
        </w:rPr>
        <w:t xml:space="preserve">Rješenjem ovog suda, </w:t>
      </w:r>
      <w:proofErr w:type="spellStart"/>
      <w:r w:rsidRPr="00DC7724">
        <w:rPr>
          <w:sz w:val="22"/>
          <w:szCs w:val="22"/>
        </w:rPr>
        <w:t>posl</w:t>
      </w:r>
      <w:proofErr w:type="spellEnd"/>
      <w:r w:rsidRPr="00DC7724">
        <w:rPr>
          <w:sz w:val="22"/>
          <w:szCs w:val="22"/>
        </w:rPr>
        <w:t>. br. St-</w:t>
      </w:r>
      <w:r w:rsidR="00DC7724" w:rsidRPr="00DC7724">
        <w:rPr>
          <w:sz w:val="22"/>
          <w:szCs w:val="22"/>
        </w:rPr>
        <w:t>341/2017-132</w:t>
      </w:r>
      <w:r w:rsidRPr="00DC7724">
        <w:rPr>
          <w:sz w:val="22"/>
          <w:szCs w:val="22"/>
        </w:rPr>
        <w:t xml:space="preserve"> od </w:t>
      </w:r>
      <w:r w:rsidR="00DC7724" w:rsidRPr="00DC7724">
        <w:rPr>
          <w:sz w:val="22"/>
          <w:szCs w:val="22"/>
        </w:rPr>
        <w:t>11. siječnja 2018</w:t>
      </w:r>
      <w:r w:rsidRPr="00DC7724">
        <w:rPr>
          <w:sz w:val="22"/>
          <w:szCs w:val="22"/>
        </w:rPr>
        <w:t>.</w:t>
      </w:r>
      <w:r w:rsidR="00DC7724" w:rsidRPr="00DC7724">
        <w:rPr>
          <w:sz w:val="22"/>
          <w:szCs w:val="22"/>
        </w:rPr>
        <w:t>, ispravljeno rješenjem broj St-341/2017-135 od 7. ožujka 2018.</w:t>
      </w:r>
      <w:r w:rsidRPr="00DC7724">
        <w:rPr>
          <w:sz w:val="22"/>
          <w:szCs w:val="22"/>
        </w:rPr>
        <w:t xml:space="preserve"> određena je prodaja imovine stečajnog dužnika </w:t>
      </w:r>
      <w:r w:rsidR="00DC7724" w:rsidRPr="00DC7724">
        <w:rPr>
          <w:sz w:val="22"/>
          <w:szCs w:val="22"/>
        </w:rPr>
        <w:t xml:space="preserve">Stečajna masa iza </w:t>
      </w:r>
      <w:r w:rsidR="00DC7724" w:rsidRPr="00DC7724">
        <w:rPr>
          <w:rFonts w:cstheme="majorBidi" w:hAnsiTheme="majorBidi" w:asciiTheme="majorBidi"/>
          <w:sz w:val="22"/>
          <w:szCs w:val="22"/>
        </w:rPr>
        <w:t>PRVA DALMATINSKA KVALITETNA DIMLJENA PROIZVODNJA d.o.o. u stečaju, Zadar, Poljanska 9, OIB:67965856477,</w:t>
      </w:r>
      <w:r w:rsidRPr="00DC7724">
        <w:rPr>
          <w:sz w:val="22"/>
          <w:szCs w:val="22"/>
        </w:rPr>
        <w:t xml:space="preserve"> te je zaključkom o prodaji od </w:t>
      </w:r>
      <w:r w:rsidR="00DC7724" w:rsidRPr="00DC7724">
        <w:rPr>
          <w:sz w:val="22"/>
          <w:szCs w:val="22"/>
        </w:rPr>
        <w:t>10. svibnja 2018</w:t>
      </w:r>
      <w:r w:rsidR="0058352E" w:rsidRPr="00DC7724">
        <w:rPr>
          <w:sz w:val="22"/>
          <w:szCs w:val="22"/>
        </w:rPr>
        <w:t xml:space="preserve">. </w:t>
      </w:r>
      <w:r w:rsidRPr="00DC7724">
        <w:rPr>
          <w:sz w:val="22"/>
          <w:szCs w:val="22"/>
        </w:rPr>
        <w:t>određeno da će se nekretnin</w:t>
      </w:r>
      <w:r w:rsidR="00DC7724" w:rsidRPr="00DC7724">
        <w:rPr>
          <w:sz w:val="22"/>
          <w:szCs w:val="22"/>
        </w:rPr>
        <w:t>a</w:t>
      </w:r>
      <w:r w:rsidRPr="00DC7724">
        <w:rPr>
          <w:sz w:val="22"/>
          <w:szCs w:val="22"/>
        </w:rPr>
        <w:t xml:space="preserve"> stečajnog dužnika prodavati elektroničkom javnom dražbom koju ć</w:t>
      </w:r>
      <w:r w:rsidR="00140430" w:rsidRPr="00DC7724">
        <w:rPr>
          <w:sz w:val="22"/>
          <w:szCs w:val="22"/>
        </w:rPr>
        <w:t>e provesti Financijska agencija.</w:t>
      </w:r>
    </w:p>
    <w:p w:rsidRDefault="00DE6C6C" w:rsidP="0058352E" w:rsidR="00DE6C6C" w:rsidRPr="00DC7724">
      <w:pPr>
        <w:ind w:firstLine="708"/>
        <w:jc w:val="both"/>
        <w:rPr>
          <w:sz w:val="22"/>
          <w:szCs w:val="22"/>
        </w:rPr>
      </w:pPr>
      <w:r w:rsidRPr="00DC7724">
        <w:rPr>
          <w:sz w:val="22"/>
          <w:szCs w:val="22"/>
        </w:rPr>
        <w:t>F</w:t>
      </w:r>
      <w:r w:rsidR="00140430" w:rsidRPr="00DC7724">
        <w:rPr>
          <w:sz w:val="22"/>
          <w:szCs w:val="22"/>
        </w:rPr>
        <w:t>inancijska agencija u</w:t>
      </w:r>
      <w:r w:rsidRPr="00DC7724">
        <w:rPr>
          <w:sz w:val="22"/>
          <w:szCs w:val="22"/>
        </w:rPr>
        <w:t xml:space="preserve"> smislu čl. 9. st. 1. Pravilnika o načinu i postupku provedbe prodaje nekretnina i pokretnina u ovršnom postupku (Narodne novine broj 156/14) ima pravo zahtijevati predujam za pokriće troškova provedbe prodaje elektroničkom javnom dražbom.</w:t>
      </w:r>
    </w:p>
    <w:p w:rsidRDefault="0058352E" w:rsidP="0058352E" w:rsidR="00DE6C6C" w:rsidRPr="00DC7724">
      <w:pPr>
        <w:ind w:firstLine="708"/>
        <w:jc w:val="both"/>
        <w:rPr>
          <w:sz w:val="22"/>
          <w:szCs w:val="22"/>
        </w:rPr>
      </w:pPr>
      <w:r w:rsidRPr="00DC7724">
        <w:rPr>
          <w:sz w:val="22"/>
          <w:szCs w:val="22"/>
        </w:rPr>
        <w:t>U konkretnom slučaju stečajn</w:t>
      </w:r>
      <w:r w:rsidR="00DC7724" w:rsidRPr="00DC7724">
        <w:rPr>
          <w:sz w:val="22"/>
          <w:szCs w:val="22"/>
        </w:rPr>
        <w:t>i</w:t>
      </w:r>
      <w:r w:rsidR="00DE6C6C" w:rsidRPr="00DC7724">
        <w:rPr>
          <w:sz w:val="22"/>
          <w:szCs w:val="22"/>
        </w:rPr>
        <w:t xml:space="preserve"> upravitelj</w:t>
      </w:r>
      <w:r w:rsidR="00DC7724" w:rsidRPr="00DC7724">
        <w:rPr>
          <w:sz w:val="22"/>
          <w:szCs w:val="22"/>
        </w:rPr>
        <w:t xml:space="preserve"> je na ročištu održanom dana 25. travnja 2018</w:t>
      </w:r>
      <w:r w:rsidRPr="00DC7724">
        <w:rPr>
          <w:sz w:val="22"/>
          <w:szCs w:val="22"/>
        </w:rPr>
        <w:t>. radi izjašnjenja o vrijednosti</w:t>
      </w:r>
      <w:r w:rsidR="00DC7724" w:rsidRPr="00DC7724">
        <w:rPr>
          <w:sz w:val="22"/>
          <w:szCs w:val="22"/>
        </w:rPr>
        <w:t xml:space="preserve"> nekretnine</w:t>
      </w:r>
      <w:r w:rsidR="00140430" w:rsidRPr="00DC7724">
        <w:rPr>
          <w:sz w:val="22"/>
          <w:szCs w:val="22"/>
        </w:rPr>
        <w:t xml:space="preserve"> stečajnog dužnika</w:t>
      </w:r>
      <w:r w:rsidR="00DC7724" w:rsidRPr="00DC7724">
        <w:rPr>
          <w:sz w:val="22"/>
          <w:szCs w:val="22"/>
        </w:rPr>
        <w:t xml:space="preserve"> predložio da</w:t>
      </w:r>
      <w:r w:rsidR="00DE6C6C" w:rsidRPr="00DC7724">
        <w:rPr>
          <w:sz w:val="22"/>
          <w:szCs w:val="22"/>
        </w:rPr>
        <w:t xml:space="preserve"> se oslobodi od plaćanja predujma za pokriće troškova provedbe prodaje elektroničkom javnom dražbom s obzirom da dužnik nema nikakvih sredstava te da će sredstva prikupiti unovčenjem predmetnih nekretnina. </w:t>
      </w:r>
    </w:p>
    <w:p w:rsidRDefault="00DE6C6C" w:rsidP="00DE6C6C" w:rsidR="00DE6C6C" w:rsidRPr="00DC7724">
      <w:pPr>
        <w:ind w:firstLine="708"/>
        <w:jc w:val="both"/>
        <w:rPr>
          <w:sz w:val="22"/>
          <w:szCs w:val="22"/>
        </w:rPr>
      </w:pPr>
      <w:r w:rsidRPr="00DC7724">
        <w:rPr>
          <w:sz w:val="22"/>
          <w:szCs w:val="22"/>
        </w:rPr>
        <w:t>Slijedom navedenog, a temeljem čl. 45. st. 1. Stečajnog zakona (Narodne novine broj 71/</w:t>
      </w:r>
      <w:r w:rsidR="00DC7724" w:rsidRPr="00DC7724">
        <w:rPr>
          <w:sz w:val="22"/>
          <w:szCs w:val="22"/>
        </w:rPr>
        <w:t>20</w:t>
      </w:r>
      <w:r w:rsidRPr="00DC7724">
        <w:rPr>
          <w:sz w:val="22"/>
          <w:szCs w:val="22"/>
        </w:rPr>
        <w:t>15</w:t>
      </w:r>
      <w:r w:rsidR="00DC7724" w:rsidRPr="00DC7724">
        <w:rPr>
          <w:sz w:val="22"/>
          <w:szCs w:val="22"/>
        </w:rPr>
        <w:t xml:space="preserve"> i 104/2017</w:t>
      </w:r>
      <w:r w:rsidRPr="00DC7724">
        <w:rPr>
          <w:sz w:val="22"/>
          <w:szCs w:val="22"/>
        </w:rPr>
        <w:t xml:space="preserve">) odlučeno je kao u izreci rješenja. </w:t>
      </w:r>
    </w:p>
    <w:p w:rsidRDefault="00DE6C6C" w:rsidP="00DE6C6C" w:rsidR="00DE6C6C" w:rsidRPr="00DC7724">
      <w:pPr>
        <w:rPr>
          <w:sz w:val="22"/>
          <w:szCs w:val="22"/>
        </w:rPr>
      </w:pPr>
    </w:p>
    <w:p w:rsidRDefault="00DE6C6C" w:rsidP="00DE6C6C" w:rsidR="00DE6C6C" w:rsidRPr="00DC7724">
      <w:pPr>
        <w:jc w:val="center"/>
        <w:rPr>
          <w:sz w:val="22"/>
          <w:szCs w:val="22"/>
        </w:rPr>
      </w:pPr>
      <w:r w:rsidRPr="00DC7724">
        <w:rPr>
          <w:sz w:val="22"/>
          <w:szCs w:val="22"/>
        </w:rPr>
        <w:t xml:space="preserve">U Zadru </w:t>
      </w:r>
      <w:r w:rsidR="00DC7724" w:rsidRPr="00DC7724">
        <w:rPr>
          <w:sz w:val="22"/>
          <w:szCs w:val="22"/>
        </w:rPr>
        <w:t>10. svibnja 2018.</w:t>
      </w:r>
    </w:p>
    <w:p w:rsidRDefault="00DE6C6C" w:rsidP="00DC7724" w:rsidR="00DE6C6C" w:rsidRPr="00DC7724">
      <w:pPr>
        <w:rPr>
          <w:b/>
          <w:sz w:val="22"/>
          <w:szCs w:val="22"/>
        </w:rPr>
      </w:pPr>
    </w:p>
    <w:p w:rsidRDefault="00DC7724" w:rsidP="00DC7724" w:rsidR="00DC7724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DC7724" w:rsidP="00DC7724" w:rsidR="00DC7724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DC7724" w:rsidP="00DC7724" w:rsidR="00DC7724"/>
    <w:p w:rsidRDefault="00DE6C6C" w:rsidP="00DE6C6C" w:rsidR="00DE6C6C" w:rsidRPr="00DC7724">
      <w:pPr>
        <w:jc w:val="both"/>
        <w:rPr>
          <w:sz w:val="22"/>
          <w:szCs w:val="22"/>
        </w:rPr>
      </w:pPr>
    </w:p>
    <w:p w:rsidRDefault="00DE6C6C" w:rsidP="00DE6C6C" w:rsidR="00DE6C6C" w:rsidRPr="00DC7724">
      <w:p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POUKA O PRAVNOM LIJEKU</w:t>
      </w:r>
    </w:p>
    <w:p w:rsidRDefault="0058352E" w:rsidP="0058352E" w:rsidR="0058352E" w:rsidRPr="00DC7724">
      <w:pPr>
        <w:jc w:val="both"/>
        <w:rPr>
          <w:bCs/>
          <w:sz w:val="22"/>
          <w:szCs w:val="22"/>
        </w:rPr>
      </w:pPr>
      <w:r w:rsidRPr="00DC7724">
        <w:rPr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C7724">
          <w:rPr>
            <w:bCs/>
            <w:sz w:val="22"/>
            <w:szCs w:val="22"/>
          </w:rPr>
          <w:t>12. st</w:t>
        </w:r>
      </w:smartTag>
      <w:r w:rsidRPr="00DC7724">
        <w:rPr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C7724">
          <w:rPr>
            <w:bCs/>
            <w:sz w:val="22"/>
            <w:szCs w:val="22"/>
          </w:rPr>
          <w:t>19. st</w:t>
        </w:r>
      </w:smartTag>
      <w:r w:rsidRPr="00DC7724">
        <w:rPr>
          <w:bCs/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DE6C6C" w:rsidP="00DE6C6C" w:rsidR="00DE6C6C">
      <w:pPr>
        <w:jc w:val="both"/>
        <w:rPr>
          <w:sz w:val="22"/>
          <w:szCs w:val="22"/>
        </w:rPr>
      </w:pPr>
    </w:p>
    <w:p w:rsidRDefault="00DC7724" w:rsidP="00DE6C6C" w:rsidR="00DC7724">
      <w:pPr>
        <w:jc w:val="both"/>
        <w:rPr>
          <w:sz w:val="22"/>
          <w:szCs w:val="22"/>
        </w:rPr>
      </w:pPr>
    </w:p>
    <w:p w:rsidRDefault="00DC7724" w:rsidP="00DE6C6C" w:rsidR="00DC7724" w:rsidRPr="00DC7724">
      <w:pPr>
        <w:jc w:val="both"/>
        <w:rPr>
          <w:sz w:val="22"/>
          <w:szCs w:val="22"/>
        </w:rPr>
      </w:pPr>
    </w:p>
    <w:p w:rsidRDefault="00DE6C6C" w:rsidP="00DE6C6C" w:rsidR="00DE6C6C" w:rsidRPr="00DC7724">
      <w:p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DNA:</w:t>
      </w:r>
    </w:p>
    <w:p w:rsidRDefault="0058352E" w:rsidP="0058352E" w:rsidR="0058352E" w:rsidRPr="00DC7724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stečajno</w:t>
      </w:r>
      <w:r w:rsidR="00DC7724" w:rsidRPr="00DC7724">
        <w:rPr>
          <w:sz w:val="22"/>
          <w:szCs w:val="22"/>
        </w:rPr>
        <w:t>m</w:t>
      </w:r>
      <w:r w:rsidRPr="00DC7724">
        <w:rPr>
          <w:sz w:val="22"/>
          <w:szCs w:val="22"/>
        </w:rPr>
        <w:t xml:space="preserve"> upravitel</w:t>
      </w:r>
      <w:r w:rsidR="00DC7724" w:rsidRPr="00DC7724">
        <w:rPr>
          <w:sz w:val="22"/>
          <w:szCs w:val="22"/>
        </w:rPr>
        <w:t>ju Edvinu Šimunovu iz Zadra,</w:t>
      </w:r>
    </w:p>
    <w:p w:rsidRDefault="0058352E" w:rsidP="0058352E" w:rsidR="0058352E" w:rsidRPr="00DC7724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FINA, RC Split, Mažuranićevo šetalište 24b, Split</w:t>
      </w:r>
    </w:p>
    <w:p w:rsidRDefault="0058352E" w:rsidP="0058352E" w:rsidR="0058352E" w:rsidRPr="00DC7724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e-Oglasna ploča sudova</w:t>
      </w:r>
    </w:p>
    <w:p w:rsidRDefault="0058352E" w:rsidP="0058352E" w:rsidR="0058352E" w:rsidRPr="00DC7724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DC7724">
        <w:rPr>
          <w:sz w:val="22"/>
          <w:szCs w:val="22"/>
        </w:rPr>
        <w:t>u spis.</w:t>
      </w:r>
    </w:p>
    <w:p w:rsidRDefault="00DE6C6C" w:rsidP="00DE6C6C" w:rsidR="00DE6C6C" w:rsidRPr="00DC7724">
      <w:pPr>
        <w:jc w:val="both"/>
        <w:rPr>
          <w:sz w:val="22"/>
          <w:szCs w:val="22"/>
        </w:rPr>
      </w:pPr>
    </w:p>
    <w:p w:rsidRDefault="007652FF" w:rsidR="006A4F98" w:rsidRPr="00DC7724">
      <w:pPr>
        <w:rPr>
          <w:sz w:val="22"/>
          <w:szCs w:val="22"/>
        </w:rPr>
      </w:pPr>
    </w:p>
    <w:sectPr w:rsidSect="00DC7724" w:rsidR="006A4F98" w:rsidRPr="00DC772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851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2FF" w:rsidR="007652FF">
      <w:r>
        <w:separator/>
      </w:r>
    </w:p>
  </w:endnote>
  <w:endnote w:id="0" w:type="continuationSeparator">
    <w:p w:rsidRDefault="007652FF" w:rsidR="00765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2FF" w:rsidR="007652FF">
      <w:r>
        <w:separator/>
      </w:r>
    </w:p>
  </w:footnote>
  <w:footnote w:id="0" w:type="continuationSeparator">
    <w:p w:rsidRDefault="007652FF" w:rsidR="00765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52FF" w:rsidR="007C33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F05837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C7724" w:rsidP="00DC7724" w:rsidR="00DC7724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</w:t>
    </w:r>
    <w:r>
      <w:rPr>
        <w:sz w:val="22"/>
        <w:szCs w:val="22"/>
      </w:rPr>
      <w:t>-341/2017-142</w:t>
    </w:r>
  </w:p>
  <w:p w:rsidRDefault="007652FF" w:rsidP="00DD0F5A" w:rsidR="007C3316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251B83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</w:t>
    </w:r>
    <w:r w:rsidR="00DC7724">
      <w:rPr>
        <w:sz w:val="22"/>
        <w:szCs w:val="22"/>
      </w:rPr>
      <w:t>-341/2017-142</w:t>
    </w:r>
  </w:p>
  <w:p w:rsidRDefault="007652FF" w:rsidP="00251B83" w:rsidR="007C33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243CE"/>
    <w:multiLevelType w:val="hybridMultilevel"/>
    <w:tmpl w:val="50F06920"/>
    <w:lvl w:tplc="DA5A56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6D6CCC"/>
    <w:multiLevelType w:val="hybridMultilevel"/>
    <w:tmpl w:val="93302300"/>
    <w:lvl w:tplc="5596E5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714"/>
    <w:rsid w:val="00140430"/>
    <w:rsid w:val="0037390B"/>
    <w:rsid w:val="00381FC8"/>
    <w:rsid w:val="00455087"/>
    <w:rsid w:val="004B0714"/>
    <w:rsid w:val="0058352E"/>
    <w:rsid w:val="007652FF"/>
    <w:rsid w:val="00A56447"/>
    <w:rsid w:val="00AC59B3"/>
    <w:rsid w:val="00CD3CE1"/>
    <w:rsid w:val="00DC7724"/>
    <w:rsid w:val="00DE6C6C"/>
    <w:rsid w:val="00F0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DC7724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C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52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DC772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8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58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83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83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83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DC7724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C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52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DC7724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8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8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83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83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83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brisanje društva iz sud. registra
22.09.11.</izvorni_sadrzaj>
    <derivirana_varijabla naziv="DomainObject.Predmet.Opis_1">brisanje društva iz sud. registra
22.09.11.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Č.P.!!!</izvorni_sadrzaj>
    <derivirana_varijabla naziv="DomainObject.Predmet.PrimjedbaSuca_1">STEČAJNA MASA
Č.P.!!!</derivirana_varijabla>
  </DomainObject.Predmet.PrimjedbaSuca>
  <DomainObject.Predmet.ProtustrankaFormated>
    <izvorni_sadrzaj>  Stečajna masa iza PRVA DALMATINSKA KVALITETNA DIMLJENA PROIZVODNJA d.o.o. za autohtone proizvode ˝u stečaju˝</izvorni_sadrzaj>
    <derivirana_varijabla naziv="DomainObject.Predmet.ProtustrankaFormated_1">  Stečajna masa iza PRVA DALMATINSKA KVALITETNA DIMLJENA PROIZVODNJA d.o.o. za autohtone proizvode ˝u stečaju˝</derivirana_varijabla>
  </DomainObject.Predmet.ProtustrankaFormated>
  <DomainObject.Predmet.ProtustrankaFormatedOIB>
    <izvorni_sadrzaj>  Stečajna masa iza PRVA DALMATINSKA KVALITETNA DIMLJENA PROIZVODNJA d.o.o. za autohtone proizvode ˝u stečaju˝, OIB 67965856477</izvorni_sadrzaj>
    <derivirana_varijabla naziv="DomainObject.Predmet.ProtustrankaFormatedOIB_1">  Stečajna masa iza PRVA DALMATINSKA KVALITETNA DIMLJENA PROIZVODNJA d.o.o. za autohtone proizvode ˝u stečaju˝, OIB 67965856477</derivirana_varijabla>
  </DomainObject.Predmet.ProtustrankaFormatedOIB>
  <DomainObject.Predmet.ProtustrankaFormatedWithAdress>
    <izvorni_sadrzaj> Stečajna masa iza PRVA DALMATINSKA KVALITETNA DIMLJENA PROIZVODNJA d.o.o. za autohtone proizvode ˝u stečaju˝, Poljanska 9, 23000 Zadar</izvorni_sadrzaj>
    <derivirana_varijabla naziv="DomainObject.Predmet.ProtustrankaFormatedWithAdress_1"> Stečajna masa iza PRVA DALMATINSKA KVALITETNA DIMLJENA PROIZVODNJA d.o.o. za autohtone proizvode ˝u stečaju˝, Poljanska 9, 23000 Zadar</derivirana_varijabla>
  </DomainObject.Predmet.ProtustrankaFormatedWithAdress>
  <DomainObject.Predmet.ProtustrankaFormatedWithAdressOIB>
    <izvorni_sadrzaj> Stečajna masa iza PRVA DALMATINSKA KVALITETNA DIMLJENA PROIZVODNJA d.o.o. za autohtone proizvode ˝u stečaju˝, OIB 67965856477, Poljanska 9, 23000 Zadar</izvorni_sadrzaj>
    <derivirana_varijabla naziv="DomainObject.Predmet.ProtustrankaFormatedWithAdressOIB_1"> Stečajna masa iza PRVA DALMATINSKA KVALITETNA DIMLJENA PROIZVODNJA d.o.o. za autohtone proizvode ˝u stečaju˝, OIB 67965856477, Poljanska 9, 23000 Zadar</derivirana_varijabla>
  </DomainObject.Predmet.ProtustrankaFormatedWithAdressOIB>
  <DomainObject.Predmet.ProtustrankaWithAdress>
    <izvorni_sadrzaj>Stečajna masa iza PRVA DALMATINSKA KVALITETNA DIMLJENA PROIZVODNJA d.o.o. za autohtone proizvode ˝u stečaju˝ Poljanska 9, 23000 Zadar</izvorni_sadrzaj>
    <derivirana_varijabla naziv="DomainObject.Predmet.ProtustrankaWithAdress_1">Stečajna masa iza PRVA DALMATINSKA KVALITETNA DIMLJENA PROIZVODNJA d.o.o. za autohtone proizvode ˝u stečaju˝ Poljanska 9, 23000 Zadar</derivirana_varijabla>
  </DomainObject.Predmet.ProtustrankaWithAdress>
  <DomainObject.Predmet.ProtustrankaWithAdressOIB>
    <izvorni_sadrzaj>Stečajna masa iza PRVA DALMATINSKA KVALITETNA DIMLJENA PROIZVODNJA d.o.o. za autohtone proizvode ˝u stečaju˝, OIB 67965856477, Poljanska 9, 23000 Zadar</izvorni_sadrzaj>
    <derivirana_varijabla naziv="DomainObject.Predmet.ProtustrankaWithAdressOIB_1">Stečajna masa iza PRVA DALMATINSKA KVALITETNA DIMLJENA PROIZVODNJA d.o.o. za autohtone proizvode ˝u stečaju˝, OIB 67965856477, Poljanska 9, 23000 Zadar</derivirana_varijabla>
  </DomainObject.Predmet.ProtustrankaWithAdressOIB>
  <DomainObject.Predmet.ProtustrankaNazivFormated>
    <izvorni_sadrzaj>Stečajna masa iza PRVA DALMATINSKA KVALITETNA DIMLJENA PROIZVODNJA d.o.o. za autohtone proizvode ˝u stečaju˝</izvorni_sadrzaj>
    <derivirana_varijabla naziv="DomainObject.Predmet.ProtustrankaNazivFormated_1">Stečajna masa iza PRVA DALMATINSKA KVALITETNA DIMLJENA PROIZVODNJA d.o.o. za autohtone proizvode ˝u stečaju˝</derivirana_varijabla>
  </DomainObject.Predmet.ProtustrankaNazivFormated>
  <DomainObject.Predmet.ProtustrankaNazivFormatedOIB>
    <izvorni_sadrzaj>Stečajna masa iza PRVA DALMATINSKA KVALITETNA DIMLJENA PROIZVODNJA d.o.o. za autohtone proizvode ˝u stečaju˝, OIB 67965856477</izvorni_sadrzaj>
    <derivirana_varijabla naziv="DomainObject.Predmet.ProtustrankaNazivFormatedOIB_1">Stečajna masa iza PRVA DALMATINSKA KVALITETNA DIMLJENA PROIZVODNJA d.o.o. za autohtone proizvode ˝u stečaju˝, OIB 67965856477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BRALA, Posedarje</izvorni_sadrzaj>
    <derivirana_varijabla naziv="DomainObject.Predmet.StrankaFormated_1">  MILJENKO BRALA, Posedarje</derivirana_varijabla>
  </DomainObject.Predmet.StrankaFormated>
  <DomainObject.Predmet.StrankaFormatedOIB>
    <izvorni_sadrzaj>  MILJENKO BRALA, Posedarje</izvorni_sadrzaj>
    <derivirana_varijabla naziv="DomainObject.Predmet.StrankaFormatedOIB_1">  MILJENKO BRALA, Posedarje</derivirana_varijabla>
  </DomainObject.Predmet.StrankaFormatedOIB>
  <DomainObject.Predmet.StrankaFormatedWithAdress>
    <izvorni_sadrzaj> MILJENKO BRALA, Posedarje, IVANA GORANA KOVAČIĆA 16, 23242 Posedarje</izvorni_sadrzaj>
    <derivirana_varijabla naziv="DomainObject.Predmet.StrankaFormatedWithAdress_1"> MILJENKO BRALA, Posedarje, IVANA GORANA KOVAČIĆA 16, 23242 Posedarje</derivirana_varijabla>
  </DomainObject.Predmet.StrankaFormatedWithAdress>
  <DomainObject.Predmet.StrankaFormatedWithAdressOIB>
    <izvorni_sadrzaj> MILJENKO BRALA, Posedarje, IVANA GORANA KOVAČIĆA 16, 23242 Posedarje</izvorni_sadrzaj>
    <derivirana_varijabla naziv="DomainObject.Predmet.StrankaFormatedWithAdressOIB_1"> MILJENKO BRALA, Posedarje, IVANA GORANA KOVAČIĆA 16, 23242 Posedarje</derivirana_varijabla>
  </DomainObject.Predmet.StrankaFormatedWithAdressOIB>
  <DomainObject.Predmet.StrankaWithAdress>
    <izvorni_sadrzaj>MILJENKO BRALA, Posedarje IVANA GORANA KOVAČIĆA 16,23242 Posedarje</izvorni_sadrzaj>
    <derivirana_varijabla naziv="DomainObject.Predmet.StrankaWithAdress_1">MILJENKO BRALA, Posedarje IVANA GORANA KOVAČIĆA 16,23242 Posedarje</derivirana_varijabla>
  </DomainObject.Predmet.StrankaWithAdress>
  <DomainObject.Predmet.StrankaWithAdressOIB>
    <izvorni_sadrzaj>MILJENKO BRALA, Posedarje, IVANA GORANA KOVAČIĆA 16,23242 Posedarje</izvorni_sadrzaj>
    <derivirana_varijabla naziv="DomainObject.Predmet.StrankaWithAdressOIB_1">MILJENKO BRALA, Posedarje, IVANA GORANA KOVAČIĆA 16,23242 Posedarje</derivirana_varijabla>
  </DomainObject.Predmet.StrankaWithAdressOIB>
  <DomainObject.Predmet.StrankaNazivFormated>
    <izvorni_sadrzaj>MILJENKO BRALA, Posedarje</izvorni_sadrzaj>
    <derivirana_varijabla naziv="DomainObject.Predmet.StrankaNazivFormated_1">MILJENKO BRALA, Posedarje</derivirana_varijabla>
  </DomainObject.Predmet.StrankaNazivFormated>
  <DomainObject.Predmet.StrankaNazivFormatedOIB>
    <izvorni_sadrzaj>MILJENKO BRALA, Posedarje</izvorni_sadrzaj>
    <derivirana_varijabla naziv="DomainObject.Predmet.StrankaNazivFormatedOIB_1">MILJENKO BRALA, Posedarje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MILJENKO BRALA, Posedarje</item>
    </izvorni_sadrzaj>
    <derivirana_varijabla naziv="DomainObject.Predmet.StrankaListFormated_1">
      <item>MILJENKO BRALA, Posedarje</item>
    </derivirana_varijabla>
  </DomainObject.Predmet.StrankaListFormated>
  <DomainObject.Predmet.StrankaListFormatedOIB>
    <izvorni_sadrzaj>
      <item>MILJENKO BRALA, Posedarje</item>
    </izvorni_sadrzaj>
    <derivirana_varijabla naziv="DomainObject.Predmet.StrankaListFormatedOIB_1">
      <item>MILJENKO BRALA, Posedarje</item>
    </derivirana_varijabla>
  </DomainObject.Predmet.StrankaListFormatedOIB>
  <DomainObject.Predmet.StrankaListFormatedWithAdress>
    <izvorni_sadrzaj>
      <item>MILJENKO BRALA, Posedarje, IVANA GORANA KOVAČIĆA 16, 23242 Posedarje</item>
    </izvorni_sadrzaj>
    <derivirana_varijabla naziv="DomainObject.Predmet.StrankaListFormatedWithAdress_1">
      <item>MILJENKO BRALA, Posedarje, IVANA GORANA KOVAČIĆA 16, 23242 Posedarje</item>
    </derivirana_varijabla>
  </DomainObject.Predmet.StrankaListFormatedWithAdress>
  <DomainObject.Predmet.StrankaListFormatedWithAdressOIB>
    <izvorni_sadrzaj>
      <item>MILJENKO BRALA, Posedarje, IVANA GORANA KOVAČIĆA 16, 23242 Posedarje</item>
    </izvorni_sadrzaj>
    <derivirana_varijabla naziv="DomainObject.Predmet.StrankaListFormatedWithAdressOIB_1">
      <item>MILJENKO BRALA, Posedarje, IVANA GORANA KOVAČIĆA 16, 23242 Posedarje</item>
    </derivirana_varijabla>
  </DomainObject.Predmet.StrankaListFormatedWithAdressOIB>
  <DomainObject.Predmet.StrankaListNazivFormated>
    <izvorni_sadrzaj>
      <item>MILJENKO BRALA, Posedarje</item>
    </izvorni_sadrzaj>
    <derivirana_varijabla naziv="DomainObject.Predmet.StrankaListNazivFormated_1">
      <item>MILJENKO BRALA, Posedarje</item>
    </derivirana_varijabla>
  </DomainObject.Predmet.StrankaListNazivFormated>
  <DomainObject.Predmet.StrankaListNazivFormatedOIB>
    <izvorni_sadrzaj>
      <item>MILJENKO BRALA, Posedarje</item>
    </izvorni_sadrzaj>
    <derivirana_varijabla naziv="DomainObject.Predmet.StrankaListNazivFormatedOIB_1">
      <item>MILJENKO BRALA, Posedarje</item>
    </derivirana_varijabla>
  </DomainObject.Predmet.StrankaListNazivFormatedOIB>
  <DomainObject.Predmet.ProtuStrankaListFormated>
    <izvorni_sadrzaj>
      <item>Stečajna masa iza PRVA DALMATINSKA KVALITETNA DIMLJENA PROIZVODNJA d.o.o. za autohtone proizvode ˝u stečaju˝</item>
    </izvorni_sadrzaj>
    <derivirana_varijabla naziv="DomainObject.Predmet.ProtuStrankaListFormated_1">
      <item>Stečajna masa iza PRVA DALMATINSKA KVALITETNA DIMLJENA PROIZVODNJA d.o.o. za autohtone proizvode ˝u stečaju˝</item>
    </derivirana_varijabla>
  </DomainObject.Predmet.ProtuStrankaListFormated>
  <DomainObject.Predmet.ProtuStrankaListFormatedOIB>
    <izvorni_sadrzaj>
      <item>Stečajna masa iza PRVA DALMATINSKA KVALITETNA DIMLJENA PROIZVODNJA d.o.o. za autohtone proizvode ˝u stečaju˝, OIB 67965856477</item>
    </izvorni_sadrzaj>
    <derivirana_varijabla naziv="DomainObject.Predmet.ProtuStrankaListFormatedOIB_1">
      <item>Stečajna masa iza PRVA DALMATINSKA KVALITETNA DIMLJENA PROIZVODNJA d.o.o. za autohtone proizvode ˝u stečaju˝, OIB 67965856477</item>
    </derivirana_varijabla>
  </DomainObject.Predmet.ProtuStrankaListFormatedOIB>
  <DomainObject.Predmet.ProtuStrankaListFormatedWithAdress>
    <izvorni_sadrzaj>
      <item>Stečajna masa iza PRVA DALMATINSKA KVALITETNA DIMLJENA PROIZVODNJA d.o.o. za autohtone proizvode ˝u stečaju˝, Poljanska 9, 23000 Zadar</item>
    </izvorni_sadrzaj>
    <derivirana_varijabla naziv="DomainObject.Predmet.ProtuStrankaListFormatedWithAdress_1">
      <item>Stečajna masa iza PRVA DALMATINSKA KVALITETNA DIMLJENA PROIZVODNJA d.o.o. za autohtone proizvode ˝u stečaju˝, Poljanska 9, 23000 Zadar</item>
    </derivirana_varijabla>
  </DomainObject.Predmet.ProtuStrankaListFormatedWithAdress>
  <DomainObject.Predmet.ProtuStrankaListFormatedWithAdressOIB>
    <izvorni_sadrzaj>
      <item>Stečajna masa iza PRVA DALMATINSKA KVALITETNA DIMLJENA PROIZVODNJA d.o.o. za autohtone proizvode ˝u stečaju˝, OIB 67965856477, Poljanska 9, 23000 Zadar</item>
    </izvorni_sadrzaj>
    <derivirana_varijabla naziv="DomainObject.Predmet.ProtuStrankaListFormatedWithAdressOIB_1">
      <item>Stečajna masa iza PRVA DALMATINSKA KVALITETNA DIMLJENA PROIZVODNJA d.o.o. za autohtone proizvode ˝u stečaju˝, OIB 67965856477, Poljanska 9, 23000 Zadar</item>
    </derivirana_varijabla>
  </DomainObject.Predmet.ProtuStrankaListFormatedWithAdressOIB>
  <DomainObject.Predmet.ProtuStrankaListNazivFormated>
    <izvorni_sadrzaj>
      <item>Stečajna masa iza PRVA DALMATINSKA KVALITETNA DIMLJENA PROIZVODNJA d.o.o. za autohtone proizvode ˝u stečaju˝</item>
    </izvorni_sadrzaj>
    <derivirana_varijabla naziv="DomainObject.Predmet.ProtuStrankaListNazivFormated_1">
      <item>Stečajna masa iza PRVA DALMATINSKA KVALITETNA DIMLJENA PROIZVODNJA d.o.o. za autohtone proizvode ˝u stečaju˝</item>
    </derivirana_varijabla>
  </DomainObject.Predmet.ProtuStrankaListNazivFormated>
  <DomainObject.Predmet.ProtuStrankaListNazivFormatedOIB>
    <izvorni_sadrzaj>
      <item>Stečajna masa iza PRVA DALMATINSKA KVALITETNA DIMLJENA PROIZVODNJA d.o.o. za autohtone proizvode ˝u stečaju˝, OIB 67965856477</item>
    </izvorni_sadrzaj>
    <derivirana_varijabla naziv="DomainObject.Predmet.ProtuStrankaListNazivFormatedOIB_1">
      <item>Stečajna masa iza PRVA DALMATINSKA KVALITETNA DIMLJENA PROIZVODNJA d.o.o. za autohtone proizvode ˝u stečaju˝, OIB 67965856477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BRALA, Posedarje</izvorni_sadrzaj>
    <derivirana_varijabla naziv="DomainObject.Predmet.StrankaIDrugi_1">MILJENKO BRALA, Posedarje</derivirana_varijabla>
  </DomainObject.Predmet.StrankaIDrugi>
  <DomainObject.Predmet.ProtustrankaIDrugi>
    <izvorni_sadrzaj>Stečajna masa iza PRVA DALMATINSKA KVALITETNA DIMLJENA PROIZVODNJA d.o.o. za autohtone proizvode ˝u stečaju˝</izvorni_sadrzaj>
    <derivirana_varijabla naziv="DomainObject.Predmet.ProtustrankaIDrugi_1">Stečajna masa iza PRVA DALMATINSKA KVALITETNA DIMLJENA PROIZVODNJA d.o.o. za autohtone proizvode ˝u stečaju˝</derivirana_varijabla>
  </DomainObject.Predmet.ProtustrankaIDrugi>
  <DomainObject.Predmet.StrankaIDrugiAdressOIB>
    <izvorni_sadrzaj>MILJENKO BRALA, Posedarje, IVANA GORANA KOVAČIĆA 16, 23242 Posedarje</izvorni_sadrzaj>
    <derivirana_varijabla naziv="DomainObject.Predmet.StrankaIDrugiAdressOIB_1">MILJENKO BRALA, Posedarje, IVANA GORANA KOVAČIĆA 16, 23242 Posedarje</derivirana_varijabla>
  </DomainObject.Predmet.StrankaIDrugiAdressOIB>
  <DomainObject.Predmet.ProtustrankaIDrugiAdressOIB>
    <izvorni_sadrzaj>Stečajna masa iza PRVA DALMATINSKA KVALITETNA DIMLJENA PROIZVODNJA d.o.o. za autohtone proizvode ˝u stečaju˝, OIB 67965856477, Poljanska 9, 23000 Zadar</izvorni_sadrzaj>
    <derivirana_varijabla naziv="DomainObject.Predmet.ProtustrankaIDrugiAdressOIB_1">Stečajna masa iza PRVA DALMATINSKA KVALITETNA DIMLJENA PROIZVODNJA d.o.o. za autohtone proizvode ˝u stečaju˝, OIB 67965856477,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BRALA, Posedarje</item>
      <item>Stečajna masa iza PRVA DALMATINSKA KVALITETNA DIMLJENA PROIZVODNJA d.o.o. za autohtone proizvode ˝u stečaju˝</item>
    </izvorni_sadrzaj>
    <derivirana_varijabla naziv="DomainObject.Predmet.SudioniciListNaziv_1">
      <item>MILJENKO BRALA, Posedarje</item>
      <item>Stečajna masa iza PRVA DALMATINSKA KVALITETNA DIMLJENA PROIZVODNJA d.o.o. za autohtone proizvode ˝u stečaju˝</item>
    </derivirana_varijabla>
  </DomainObject.Predmet.SudioniciListNaziv>
  <DomainObject.Predmet.SudioniciListAdressOIB>
    <izvorni_sadrzaj>
      <item>MILJENKO BRALA, Posedarje, IVANA GORANA KOVAČIĆA 16,23242 Posedarje</item>
      <item>Stečajna masa iza PRVA DALMATINSKA KVALITETNA DIMLJENA PROIZVODNJA d.o.o. za autohtone proizvode ˝u stečaju˝, OIB 67965856477, Poljanska 9,23000 Zadar</item>
    </izvorni_sadrzaj>
    <derivirana_varijabla naziv="DomainObject.Predmet.SudioniciListAdressOIB_1">
      <item>MILJENKO BRALA, Posedarje, IVANA GORANA KOVAČIĆA 16,23242 Posedarje</item>
      <item>Stečajna masa iza PRVA DALMATINSKA KVALITETNA DIMLJENA PROIZVODNJA d.o.o. za autohtone proizvode ˝u stečaju˝, OIB 67965856477,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67965856477</item>
    </izvorni_sadrzaj>
    <derivirana_varijabla naziv="DomainObject.Predmet.SudioniciListNazivOIB_1">
      <item>, OIB null</item>
      <item>, OIB 67965856477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2338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2018-05-10T08:09:00Z</dcterms:created>
  <dc:creator>Marijana Žuža</dc:creator>
  <cp:lastModifiedBy>Vedrana Raspović</cp:lastModifiedBy>
  <cp:lastPrinted>2018-05-10T08:08:00Z</cp:lastPrinted>
  <dcterms:modified xmlns:xsi="http://www.w3.org/2001/XMLSchema-instance" xsi:type="dcterms:W3CDTF">2018-05-10T10:51:00Z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(St-341-17 troskovi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