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76a5" w14:paraId="ae576a5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25309E">
        <w:t xml:space="preserve">Stečajna masa iza OPUS </w:t>
      </w:r>
      <w:proofErr w:type="spellStart"/>
      <w:r w:rsidR="0025309E">
        <w:t>MIXTUM</w:t>
      </w:r>
      <w:proofErr w:type="spellEnd"/>
      <w:r w:rsidR="0025309E">
        <w:t xml:space="preserve"> d.o.o. u stečaju, Pula, Koparska </w:t>
      </w:r>
      <w:proofErr w:type="spellStart"/>
      <w:r w:rsidR="0025309E">
        <w:t>37</w:t>
      </w:r>
      <w:proofErr w:type="spellEnd"/>
      <w:r w:rsidR="0025309E">
        <w:t xml:space="preserve">, </w:t>
      </w:r>
      <w:proofErr w:type="spellStart"/>
      <w:r w:rsidR="0025309E">
        <w:t>OIB</w:t>
      </w:r>
      <w:proofErr w:type="spellEnd"/>
      <w:r w:rsidR="0025309E">
        <w:t xml:space="preserve">: </w:t>
      </w:r>
      <w:proofErr w:type="spellStart"/>
      <w:r w:rsidR="0025309E">
        <w:t>85958856370</w:t>
      </w:r>
      <w:proofErr w:type="spellEnd"/>
      <w:r>
        <w:t xml:space="preserve">, </w:t>
      </w:r>
      <w:proofErr w:type="spellStart"/>
      <w:r w:rsidR="0025309E">
        <w:t>23</w:t>
      </w:r>
      <w:proofErr w:type="spellEnd"/>
      <w:r w:rsidR="0025309E">
        <w:t>. srpnja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642A10">
        <w:t xml:space="preserve">Stečajna masa iza OPUS </w:t>
      </w:r>
      <w:proofErr w:type="spellStart"/>
      <w:r w:rsidR="00642A10">
        <w:t>MIXTUM</w:t>
      </w:r>
      <w:proofErr w:type="spellEnd"/>
      <w:r w:rsidR="00642A10">
        <w:t xml:space="preserve"> d.o.o. u stečaju, Pula, Koparska </w:t>
      </w:r>
      <w:proofErr w:type="spellStart"/>
      <w:r w:rsidR="00642A10">
        <w:t>37</w:t>
      </w:r>
      <w:proofErr w:type="spellEnd"/>
      <w:r w:rsidR="00642A10">
        <w:t xml:space="preserve">, </w:t>
      </w:r>
      <w:proofErr w:type="spellStart"/>
      <w:r w:rsidR="00642A10">
        <w:t>OIB</w:t>
      </w:r>
      <w:proofErr w:type="spellEnd"/>
      <w:r w:rsidR="00642A10">
        <w:t xml:space="preserve">: </w:t>
      </w:r>
      <w:proofErr w:type="spellStart"/>
      <w:r w:rsidR="00642A10">
        <w:t>85958856370</w:t>
      </w:r>
      <w:proofErr w:type="spellEnd"/>
      <w:r>
        <w:t>, i određuje se za dan</w:t>
      </w:r>
    </w:p>
    <w:p w:rsidRDefault="00562E41" w:rsidP="00562E41" w:rsidR="00562E41"/>
    <w:p w:rsidRDefault="00642A10" w:rsidP="00562E41" w:rsidR="00562E41" w:rsidRPr="00562E41">
      <w:pPr>
        <w:jc w:val="center"/>
      </w:pPr>
      <w:r>
        <w:t>7. rujna</w:t>
      </w:r>
      <w:r w:rsidR="00852C98">
        <w:t xml:space="preserve"> </w:t>
      </w:r>
      <w:proofErr w:type="spellStart"/>
      <w:r w:rsidR="00852C98">
        <w:t>2018</w:t>
      </w:r>
      <w:proofErr w:type="spellEnd"/>
      <w:r w:rsidR="00562E41" w:rsidRPr="00562E41">
        <w:t xml:space="preserve">. godine u </w:t>
      </w:r>
      <w:r>
        <w:t>9</w:t>
      </w:r>
      <w:r w:rsidR="00562E41" w:rsidRPr="00562E41">
        <w:t>:</w:t>
      </w:r>
      <w:proofErr w:type="spellStart"/>
      <w:r>
        <w:t>0</w:t>
      </w:r>
      <w:r w:rsidR="00562E41" w:rsidRPr="00562E41">
        <w:t>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642A10">
        <w:t>23</w:t>
      </w:r>
      <w:proofErr w:type="spellEnd"/>
      <w:r w:rsidR="00642A10">
        <w:t>. srpnja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</w:t>
      </w:r>
      <w:r w:rsidR="008A138A">
        <w:t xml:space="preserve"> </w:t>
      </w:r>
      <w:r w:rsidR="00852C98">
        <w:t xml:space="preserve">   </w:t>
      </w:r>
      <w:r w:rsidRPr="00562E41">
        <w:t>Damir Rabar</w:t>
      </w:r>
      <w:r w:rsidR="00642A10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25309E">
      <w:t>990</w:t>
    </w:r>
    <w:proofErr w:type="spellEnd"/>
    <w:r w:rsidR="00852C98">
      <w:t>/</w:t>
    </w:r>
    <w:proofErr w:type="spellStart"/>
    <w:r w:rsidR="00852C98">
      <w:t>2016</w:t>
    </w:r>
    <w:proofErr w:type="spellEnd"/>
    <w:r w:rsidR="00852C98">
      <w:t>-</w:t>
    </w:r>
    <w:proofErr w:type="spellStart"/>
    <w:r w:rsidR="0025309E">
      <w:t>108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202458"/>
    <w:rsid w:val="002513B4"/>
    <w:rsid w:val="0025309E"/>
    <w:rsid w:val="002A1885"/>
    <w:rsid w:val="00343E78"/>
    <w:rsid w:val="0038388E"/>
    <w:rsid w:val="004C5D48"/>
    <w:rsid w:val="004D70C1"/>
    <w:rsid w:val="00562E41"/>
    <w:rsid w:val="00596B6D"/>
    <w:rsid w:val="005C144C"/>
    <w:rsid w:val="005C571B"/>
    <w:rsid w:val="0060088B"/>
    <w:rsid w:val="00642A10"/>
    <w:rsid w:val="006A5E5B"/>
    <w:rsid w:val="006F6F8A"/>
    <w:rsid w:val="00830A3E"/>
    <w:rsid w:val="00852C98"/>
    <w:rsid w:val="008A138A"/>
    <w:rsid w:val="0093576F"/>
    <w:rsid w:val="009A1586"/>
    <w:rsid w:val="00A03428"/>
    <w:rsid w:val="00A61614"/>
    <w:rsid w:val="00BB2FEA"/>
    <w:rsid w:val="00C0196A"/>
    <w:rsid w:val="00C46FBC"/>
    <w:rsid w:val="00C51750"/>
    <w:rsid w:val="00C539E1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FE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FE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FE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FE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FE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FE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197</properties:Words>
  <properties:Characters>1048</properties:Characters>
  <properties:Lines>47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2018-07-23T10:51:00Z</dcterms:created>
  <dc:creator>drabar</dc:creator>
  <cp:lastModifiedBy>Lorena Paris Aničić</cp:lastModifiedBy>
  <cp:lastPrinted>2018-07-23T11:02:00Z</cp:lastPrinted>
  <dcterms:modified xmlns:xsi="http://www.w3.org/2001/XMLSchema-instance" xsi:type="dcterms:W3CDTF">2018-07-23T11:06:00Z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