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2f77" w14:paraId="7b52f77" w:rsidRDefault="00767DDF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C585F" w:rsidP="006C585F" w:rsidR="006C585F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7 St-26/2014-119.</w:t>
      </w:r>
    </w:p>
    <w:p w:rsidRDefault="006C585F" w:rsidP="006C585F" w:rsidR="006C585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B A V I J E S T</w:t>
      </w:r>
    </w:p>
    <w:p w:rsidRDefault="006C585F" w:rsidP="006C585F" w:rsidR="006C585F">
      <w:pPr>
        <w:jc w:val="center"/>
        <w:rPr>
          <w:rFonts w:cs="Arial" w:hAnsi="Arial" w:ascii="Arial"/>
          <w:b/>
        </w:rPr>
      </w:pP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>Rješenjem Trgovačkog suda u Bjelovaru broj 7 St-26/2014-118 od 6. studenog 2015. godine, u stečajnom postupku nad dužnikom METALPRODUKT d.d. u stečaju iz Šandrovca, Bjelovarska 32</w:t>
      </w:r>
      <w:r>
        <w:rPr>
          <w:rFonts w:hAnsi="Arial" w:ascii="Arial"/>
        </w:rPr>
        <w:t>,</w:t>
      </w:r>
      <w:r>
        <w:rPr>
          <w:rFonts w:cs="Arial" w:hAnsi="Arial" w:ascii="Arial"/>
        </w:rPr>
        <w:t xml:space="preserve"> stečajnom upravitelju Branku Valentiću iz Virovitice, Ferde Rusana 100, OIB 85378232573, određena je konačna nagrada temeljem čl.29. Stečajnog zakona sukladno čl.4.</w:t>
      </w:r>
      <w:r w:rsidR="00767DDF">
        <w:rPr>
          <w:rFonts w:cs="Arial" w:hAnsi="Arial" w:ascii="Arial"/>
        </w:rPr>
        <w:t xml:space="preserve"> i čl.5.</w:t>
      </w:r>
      <w:r>
        <w:rPr>
          <w:rFonts w:cs="Arial" w:hAnsi="Arial" w:ascii="Arial"/>
        </w:rPr>
        <w:t xml:space="preserve"> Uredbe o kriterijima i načinu obračuna plaćanja nagrada stečajnim upraviteljima. </w:t>
      </w:r>
    </w:p>
    <w:p w:rsidRDefault="006C585F" w:rsidP="006C585F" w:rsidR="006C585F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Protiv toga rješenja pravo na žalbu imaju stečajni upravitelj i svaki stečajni vjerovnik. Rok za žalbu je 8 dana, a počinje teći istekom trećeg dana od dana stavljanja ovoga oglasa na oglasnu ploču suda. Žalba se podnosi u tri primjerka, putem ovog suda, na Visoki trgovački sud Republike Hrvatske.</w:t>
      </w: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pisarnici suda može se izvršiti uvid u potpuni tekst rješenja.</w:t>
      </w:r>
    </w:p>
    <w:p w:rsidRDefault="006C585F" w:rsidP="006C585F" w:rsidR="006C585F">
      <w:pPr>
        <w:jc w:val="both"/>
        <w:rPr>
          <w:rFonts w:cs="Arial" w:hAnsi="Arial" w:ascii="Arial"/>
        </w:rPr>
      </w:pP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6. studenog 2015. godine</w:t>
      </w:r>
    </w:p>
    <w:p w:rsidRDefault="006C585F" w:rsidP="006C585F" w:rsidR="006C585F">
      <w:pPr>
        <w:jc w:val="both"/>
        <w:rPr>
          <w:rFonts w:cs="Arial" w:hAnsi="Arial" w:ascii="Arial"/>
        </w:rPr>
      </w:pP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STEČAJNI SUDAC</w:t>
      </w: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6C585F" w:rsidP="006C585F" w:rsidR="006C585F">
      <w:pPr>
        <w:jc w:val="both"/>
        <w:rPr>
          <w:rFonts w:cs="Arial" w:hAnsi="Arial" w:ascii="Arial"/>
        </w:rPr>
      </w:pPr>
    </w:p>
    <w:p w:rsidRDefault="006C585F" w:rsidP="006C585F" w:rsidR="006C585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6C585F" w:rsidP="006C585F" w:rsidR="006C585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 rješenja </w:t>
      </w:r>
      <w:proofErr w:type="spellStart"/>
      <w:r>
        <w:rPr>
          <w:rFonts w:cs="Arial" w:hAnsi="Arial" w:ascii="Arial"/>
        </w:rPr>
        <w:t>br.St</w:t>
      </w:r>
      <w:proofErr w:type="spellEnd"/>
      <w:r>
        <w:rPr>
          <w:rFonts w:cs="Arial" w:hAnsi="Arial" w:ascii="Arial"/>
        </w:rPr>
        <w:t>-26/2014-118.</w:t>
      </w:r>
    </w:p>
    <w:p w:rsidRDefault="006C585F" w:rsidP="006C585F" w:rsidR="006C585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Bj.6.11.2015.g.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85F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DD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2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St-26/2014-119</izvorni_sadrzaj>
    <derivirana_varijabla naziv="DomainObject.Oznaka_1">St-26/2014-119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2014.</izvorni_sadrzaj>
    <derivirana_varijabla naziv="DomainObject.Predmet.DatumOsnivanja_1">17.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R-18.9.2014. u 9,00 ispitno
R-18.9.2014. u 10,00 izvještajno</izvorni_sadrzaj>
    <derivirana_varijabla naziv="DomainObject.Predmet.PrimjedbaSuca_1">R-18.9.2014. u 9,00 ispitno
R-18.9.2014. u 10,00 izvještajno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METALPRODUKT dioničko društvo za proizvodnju žice, žičanih proizvoda i metalne galanterije ŠANDROVAC</izvorni_sadrzaj>
    <derivirana_varijabla naziv="DomainObject.Predmet.StrankaFormated_1">  METALPRODUKT dioničko društvo za proizvodnju žice, žičanih proizvoda i metalne galanterije ŠANDROVAC</derivirana_varijabla>
  </DomainObject.Predmet.StrankaFormated>
  <DomainObject.Predmet.StrankaFormatedOIB>
    <izvorni_sadrzaj>  METALPRODUKT dioničko društvo za proizvodnju žice, žičanih proizvoda i metalne galanterije ŠANDROVAC, OIB 85417450098</izvorni_sadrzaj>
    <derivirana_varijabla naziv="DomainObject.Predmet.StrankaFormatedOIB_1">  METALPRODUKT dioničko društvo za proizvodnju žice, žičanih proizvoda i metalne galanterije ŠANDROVAC, OIB 85417450098</derivirana_varijabla>
  </DomainObject.Predmet.StrankaFormatedOIB>
  <DomainObject.Predmet.StrankaFormatedWithAdress>
    <izvorni_sadrzaj> METALPRODUKT dioničko društvo za proizvodnju žice, žičanih proizvoda i metalne galanterije ŠANDROVAC, Bjelovarska 32, 43000 Šandrovac</izvorni_sadrzaj>
    <derivirana_varijabla naziv="DomainObject.Predmet.StrankaFormatedWithAdress_1"> METALPRODUKT dioničko društvo za proizvodnju žice, žičanih proizvoda i metalne galanterije ŠANDROVAC, Bjelovarska 32, 43000 Šandrovac</derivirana_varijabla>
  </DomainObject.Predmet.StrankaFormatedWithAdress>
  <DomainObject.Predmet.StrankaFormatedWithAdressOIB>
    <izvorni_sadrzaj> METALPRODUKT dioničko društvo za proizvodnju žice, žičanih proizvoda i metalne galanterije ŠANDROVAC, OIB 85417450098, Bjelovarska 32, 43000 Šandrovac</izvorni_sadrzaj>
    <derivirana_varijabla naziv="DomainObject.Predmet.StrankaFormatedWithAdressOIB_1"> METALPRODUKT dioničko društvo za proizvodnju žice, žičanih proizvoda i metalne galanterije ŠANDROVAC, OIB 85417450098, Bjelovarska 32, 43000 Šandrovac</derivirana_varijabla>
  </DomainObject.Predmet.StrankaFormatedWithAdressOIB>
  <DomainObject.Predmet.StrankaWithAdress>
    <izvorni_sadrzaj>METALPRODUKT dioničko društvo za proizvodnju žice, žičanih proizvoda i metalne galanterije ŠANDROVAC Bjelovarska 32,43000 Šandrovac</izvorni_sadrzaj>
    <derivirana_varijabla naziv="DomainObject.Predmet.StrankaWithAdress_1">METALPRODUKT dioničko društvo za proizvodnju žice, žičanih proizvoda i metalne galanterije ŠANDROVAC Bjelovarska 32,43000 Šandrovac</derivirana_varijabla>
  </DomainObject.Predmet.StrankaWithAdress>
  <DomainObject.Predmet.StrankaWithAdressOIB>
    <izvorni_sadrzaj>METALPRODUKT dioničko društvo za proizvodnju žice, žičanih proizvoda i metalne galanterije ŠANDROVAC, OIB 85417450098, Bjelovarska 32,43000 Šandrovac</izvorni_sadrzaj>
    <derivirana_varijabla naziv="DomainObject.Predmet.StrankaWithAdressOIB_1">METALPRODUKT dioničko društvo za proizvodnju žice, žičanih proizvoda i metalne galanterije ŠANDROVAC, OIB 85417450098, Bjelovarska 32,43000 Šandrovac</derivirana_varijabla>
  </DomainObject.Predmet.StrankaWithAdressOIB>
  <DomainObject.Predmet.StrankaNazivFormated>
    <izvorni_sadrzaj>METALPRODUKT dioničko društvo za proizvodnju žice, žičanih proizvoda i metalne galanterije ŠANDROVAC</izvorni_sadrzaj>
    <derivirana_varijabla naziv="DomainObject.Predmet.StrankaNazivFormated_1">METALPRODUKT dioničko društvo za proizvodnju žice, žičanih proizvoda i metalne galanterije ŠANDROVAC</derivirana_varijabla>
  </DomainObject.Predmet.StrankaNazivFormated>
  <DomainObject.Predmet.StrankaNazivFormatedOIB>
    <izvorni_sadrzaj>METALPRODUKT dioničko društvo za proizvodnju žice, žičanih proizvoda i metalne galanterije ŠANDROVAC, OIB 85417450098</izvorni_sadrzaj>
    <derivirana_varijabla naziv="DomainObject.Predmet.StrankaNazivFormatedOIB_1">METALPRODUKT dioničko društvo za proizvodnju žice, žičanih proizvoda i metalne galanterije ŠANDROVAC, OIB 85417450098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METALPRODUKT dioničko društvo za proizvodnju žice, žičanih proizvoda i metalne galanterije ŠANDROVAC</item>
    </izvorni_sadrzaj>
    <derivirana_varijabla naziv="DomainObject.Predmet.StrankaListFormated_1">
      <item>METALPRODUKT dioničko društvo za proizvodnju žice, žičanih proizvoda i metalne galanterije ŠANDROVAC</item>
    </derivirana_varijabla>
  </DomainObject.Predmet.StrankaListFormated>
  <DomainObject.Predmet.StrankaListFormatedOIB>
    <izvorni_sadrzaj>
      <item>METALPRODUKT dioničko društvo za proizvodnju žice, žičanih proizvoda i metalne galanterije ŠANDROVAC, OIB 85417450098</item>
    </izvorni_sadrzaj>
    <derivirana_varijabla naziv="DomainObject.Predmet.StrankaListFormatedOIB_1">
      <item>METALPRODUKT dioničko društvo za proizvodnju žice, žičanih proizvoda i metalne galanterije ŠANDROVAC, OIB 85417450098</item>
    </derivirana_varijabla>
  </DomainObject.Predmet.StrankaListFormatedOIB>
  <DomainObject.Predmet.StrankaListFormatedWithAdress>
    <izvorni_sadrzaj>
      <item>METALPRODUKT dioničko društvo za proizvodnju žice, žičanih proizvoda i metalne galanterije ŠANDROVAC, Bjelovarska 32, 43000 Šandrovac</item>
    </izvorni_sadrzaj>
    <derivirana_varijabla naziv="DomainObject.Predmet.StrankaListFormatedWithAdress_1">
      <item>METALPRODUKT dioničko društvo za proizvodnju žice, žičanih proizvoda i metalne galanterije ŠANDROVAC, Bjelovarska 32, 43000 Šandrovac</item>
    </derivirana_varijabla>
  </DomainObject.Predmet.StrankaListFormatedWithAdress>
  <DomainObject.Predmet.StrankaListFormatedWithAdressOIB>
    <izvorni_sadrzaj>
      <item>METALPRODUKT dioničko društvo za proizvodnju žice, žičanih proizvoda i metalne galanterije ŠANDROVAC, OIB 85417450098, Bjelovarska 32, 43000 Šandrovac</item>
    </izvorni_sadrzaj>
    <derivirana_varijabla naziv="DomainObject.Predmet.StrankaListFormatedWithAdressOIB_1">
      <item>METALPRODUKT dioničko društvo za proizvodnju žice, žičanih proizvoda i metalne galanterije ŠANDROVAC, OIB 85417450098, Bjelovarska 32, 43000 Šandrovac</item>
    </derivirana_varijabla>
  </DomainObject.Predmet.StrankaListFormatedWithAdressOIB>
  <DomainObject.Predmet.StrankaListNazivFormated>
    <izvorni_sadrzaj>
      <item>METALPRODUKT dioničko društvo za proizvodnju žice, žičanih proizvoda i metalne galanterije ŠANDROVAC</item>
    </izvorni_sadrzaj>
    <derivirana_varijabla naziv="DomainObject.Predmet.StrankaListNazivFormated_1">
      <item>METALPRODUKT dioničko društvo za proizvodnju žice, žičanih proizvoda i metalne galanterije ŠANDROVAC</item>
    </derivirana_varijabla>
  </DomainObject.Predmet.StrankaListNazivFormated>
  <DomainObject.Predmet.StrankaListNazivFormatedOIB>
    <izvorni_sadrzaj>
      <item>METALPRODUKT dioničko društvo za proizvodnju žice, žičanih proizvoda i metalne galanterije ŠANDROVAC, OIB 85417450098</item>
    </izvorni_sadrzaj>
    <derivirana_varijabla naziv="DomainObject.Predmet.StrankaListNazivFormatedOIB_1">
      <item>METALPRODUKT dioničko društvo za proizvodnju žice, žičanih proizvoda i metalne galanterije ŠANDROVAC, OIB 85417450098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>
  <DomainObject.Predmet.OstaliList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FormatedOIB>
  <DomainObject.Predmet.OstaliListFormatedWithAdress>
    <izvorni_sadrzaj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_1">
      <item>BRANKO VALENTIĆ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>
  <DomainObject.Predmet.OstaliListFormatedWithAdressOIB>
    <izvorni_sadrzaj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izvorni_sadrzaj>
    <derivirana_varijabla naziv="DomainObject.Predmet.OstaliListFormatedWithAdressOIB_1">
      <item>BRANKO VALENTIĆ, OIB 85378232573</item>
      <item>ZAJEDNIČKI ODVJETNIČKI URED KRIVAČIĆ</item>
      <item>ERSTE &amp; STEIERMARKISCHE BANK d.d., Jadranski trg 3a, 51000 Rijeka</item>
      <item>računovodstvu- ovdje</item>
      <item>ŽUPANIJSKO DRŽAVNO ODVJETNIŠTVO U BJELOVARU</item>
      <item>A.M.S.-BIOMASA d.o.o., OIB 82615537835, Svetog Ivana Krstitelja 82., 31326 Darda</item>
      <item>ODVJETNIČKO DRUŠTVO HANŽEKOVIĆ &amp; PARTNERI, Radnička cesta 22, 10000 Zagreb</item>
      <item>ERSTE CARD CLUB d.o.o., Praška 5., 10000 Zagreb</item>
      <item>HRVATSKE ŠUME d.o.o., Matošev trg 1., 43000 Bjelovar</item>
      <item>HRVATSKA RADIO TELEVIZIJA, Prisavlje 3, 10000 Zagreb</item>
      <item>FOND ZA ZAŠTITU OKOLIŠA I ENERGETSKU UČINKOVITOST, Ksaver 208, 10000 Zagreb</item>
      <item>SAVACEL TVORNICA CELULOZE d.o.o., Radnička cesta 173., 10000 Zagreb</item>
    </derivirana_varijabla>
  </DomainObject.Predmet.OstaliListFormatedWithAdressOIB>
  <DomainObject.Predmet.OstaliListNazivFormated>
    <izvorni_sadrzaj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_1"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>
  <DomainObject.Predmet.OstaliListNazivFormatedOIB>
    <izvorni_sadrzaj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OstaliListNazivFormatedOIB_1">
      <item>BRANKO VALENTIĆ, OIB 85378232573</item>
      <item>ZAJEDNIČKI ODVJETNIČKI URED KRIVAČIĆ</item>
      <item>ERSTE &amp; STEIERMARKISCHE BANK d.d.</item>
      <item>računovodstvu- ovdje</item>
      <item>ŽUPANIJSKO DRŽAVNO ODVJETNIŠTVO U BJELOVARU</item>
      <item>A.M.S.-BIOMASA d.o.o., OIB 82615537835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St-26/2014-119</izvorni_sadrzaj>
    <derivirana_varijabla naziv="DomainObject.PoslovniBrojDokumenta_1">St-26/2014-119</derivirana_varijabla>
  </DomainObject.PoslovniBrojDokumenta>
  <DomainObject.Predmet.StrankaIDrugi>
    <izvorni_sadrzaj>METALPRODUKT dioničko društvo za proizvodnju žice, žičanih proizvoda i metalne galanterije ŠANDROVAC</izvorni_sadrzaj>
    <derivirana_varijabla naziv="DomainObject.Predmet.StrankaIDrugi_1">METALPRODUKT dioničko društvo za proizvodnju žice, žičanih proizvoda i metalne galanterije ŠANDROVAC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METALPRODUKT dioničko društvo za proizvodnju žice, žičanih proizvoda i metalne galanterije ŠANDROVAC, OIB 85417450098, Bjelovarska 32, 43000 Šandrovac</izvorni_sadrzaj>
    <derivirana_varijabla naziv="DomainObject.Predmet.StrankaIDrugiAdressOIB_1">METALPRODUKT dioničko društvo za proizvodnju žice, žičanih proizvoda i metalne galanterije ŠANDROVAC, OIB 85417450098, Bjelovarska 32, 43000 Šandrovac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izvorni_sadrzaj>
    <derivirana_varijabla naziv="DomainObject.Predmet.SudioniciListNaziv_1">
      <item>METALPRODUKT dioničko društvo za proizvodnju žice, žičanih proizvoda i metalne galanterije ŠANDROVAC</item>
      <item>BRANKO VALENTIĆ</item>
      <item>ZAJEDNIČKI ODVJETNIČKI URED KRIVAČIĆ</item>
      <item>ERSTE &amp; STEIERMARKISCHE BANK d.d.</item>
      <item>računovodstvu- ovdje</item>
      <item>ŽUPANIJSKO DRŽAVNO ODVJETNIŠTVO U BJELOVARU</item>
      <item>A.M.S.-BIOMASA d.o.o.</item>
      <item>ODVJETNIČKO DRUŠTVO HANŽEKOVIĆ &amp; PARTNERI</item>
      <item>ERSTE CARD CLUB d.o.o.</item>
      <item>HRVATSKE ŠUME d.o.o.</item>
      <item>HRVATSKA RADIO TELEVIZIJA</item>
      <item>FOND ZA ZAŠTITU OKOLIŠA I ENERGETSKU UČINKOVITOST</item>
      <item>SAVACEL TVORNICA CELULOZE d.o.o.</item>
    </derivirana_varijabla>
  </DomainObject.Predmet.SudioniciListNaziv>
  <DomainObject.Predmet.SudioniciListAdressOIB>
    <izvorni_sadrzaj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izvorni_sadrzaj>
    <derivirana_varijabla naziv="DomainObject.Predmet.SudioniciListAdressOIB_1">
      <item>METALPRODUKT dioničko društvo za proizvodnju žice, žičanih proizvoda i metalne galanterije ŠANDROVAC, OIB 85417450098, Bjelovarska 32,43000 Šandrovac</item>
      <item>BRANKO VALENTIĆ, OIB 85378232573</item>
      <item>ZAJEDNIČKI ODVJETNIČKI URED KRIVAČIĆ</item>
      <item>ERSTE &amp; STEIERMARKISCHE BANK d.d., Jadranski trg 3a,51000 Rijeka</item>
      <item>računovodstvu- ovdje</item>
      <item>ŽUPANIJSKO DRŽAVNO ODVJETNIŠTVO U BJELOVARU</item>
      <item>A.M.S.-BIOMASA d.o.o., OIB 82615537835, Svetog Ivana Krstitelja 82.,31326 Darda</item>
      <item>ODVJETNIČKO DRUŠTVO HANŽEKOVIĆ &amp; PARTNERI, Radnička cesta 22,10000 Zagreb</item>
      <item>ERSTE CARD CLUB d.o.o., Praška 5.,10000 Zagreb</item>
      <item>HRVATSKE ŠUME d.o.o., Matošev trg 1.,43000 Bjelovar</item>
      <item>HRVATSKA RADIO TELEVIZIJA, Prisavlje 3,10000 Zagreb</item>
      <item>FOND ZA ZAŠTITU OKOLIŠA I ENERGETSKU UČINKOVITOST, Ksaver 208,10000 Zagreb</item>
      <item>SAVACEL TVORNICA CELULOZE d.o.o., Radnička cesta 173.,10000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C4882-9071-4272-A727-6DC060427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151</properties:Words>
  <properties:Characters>848</properties:Characters>
  <properties:Lines>29</properties:Lines>
  <properties:Paragraphs>12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2015-11-09T06:56:00Z</cp:lastPrinted>
  <dcterms:modified xmlns:xsi="http://www.w3.org/2001/XMLSchema-instance" xsi:type="dcterms:W3CDTF">2015-11-09T06:57:00Z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St-26/2014-119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