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6f3c" w14:paraId="d956f3c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02700A" w:rsidP="00790EFD" w:rsidR="00790EFD" w:rsidRPr="00FC1C4F">
      <w:pPr>
        <w:rPr>
          <w:b/>
        </w:rPr>
      </w:pPr>
      <w:r>
        <w:rPr>
          <w:b/>
        </w:rPr>
        <w:t xml:space="preserve">     TRGOVAČKI SUD U DUBROVNIKU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="0002700A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E0175E">
        <w:rPr>
          <w:b/>
        </w:rPr>
        <w:t>156</w:t>
      </w:r>
      <w:r w:rsidR="00903EF4">
        <w:rPr>
          <w:b/>
        </w:rPr>
        <w:t>/</w:t>
      </w:r>
      <w:r w:rsidR="00435765">
        <w:rPr>
          <w:b/>
        </w:rPr>
        <w:t>19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FA1EA0">
      <w:pPr>
        <w:ind w:firstLine="720" w:right="-2"/>
        <w:jc w:val="both"/>
      </w:pPr>
      <w:r w:rsidRPr="00FA1EA0">
        <w:t>Trgov</w:t>
      </w:r>
      <w:r w:rsidR="0002700A">
        <w:t xml:space="preserve">ački sud </w:t>
      </w:r>
      <w:r w:rsidRPr="00FA1EA0">
        <w:t xml:space="preserve"> u Dubrovniku, po stečajnom sucu tog suda Diani Butigan Granić, kao sucu pojedincu, u stečajnom postupku nad stečajnim dužnikom</w:t>
      </w:r>
      <w:r w:rsidR="00745482">
        <w:t xml:space="preserve"> </w:t>
      </w:r>
      <w:r w:rsidR="00903EF4">
        <w:t xml:space="preserve"> </w:t>
      </w:r>
      <w:r w:rsidR="00CD6868" w:rsidRPr="00CD6868">
        <w:t>OSKAR IMAGE d.o.o.</w:t>
      </w:r>
      <w:r w:rsidR="00CD6868">
        <w:t>,</w:t>
      </w:r>
      <w:r w:rsidR="00CD6868" w:rsidRPr="00CD6868">
        <w:t xml:space="preserve"> Osječka 9</w:t>
      </w:r>
      <w:r w:rsidR="00CD6868">
        <w:t xml:space="preserve">, Split, OIB:  </w:t>
      </w:r>
      <w:r w:rsidR="00CD6868" w:rsidRPr="00CD6868">
        <w:t>75132580888</w:t>
      </w:r>
      <w:r w:rsidR="00CD6868">
        <w:t xml:space="preserve">, </w:t>
      </w:r>
      <w:r w:rsidR="008403B3" w:rsidRPr="00E2401C">
        <w:t>kojeg zas</w:t>
      </w:r>
      <w:r w:rsidR="00903EF4">
        <w:t>tupa s</w:t>
      </w:r>
      <w:r w:rsidR="00CD6868">
        <w:t>tečajni upravitelj Draško Lambaša</w:t>
      </w:r>
      <w:r w:rsidR="00903EF4">
        <w:t>,</w:t>
      </w:r>
      <w:r w:rsidRPr="00FA1EA0">
        <w:t xml:space="preserve"> dana </w:t>
      </w:r>
      <w:r w:rsidR="00CD6868">
        <w:t>14. svibnja</w:t>
      </w:r>
      <w:r w:rsidR="0002700A">
        <w:t xml:space="preserve"> 2019</w:t>
      </w:r>
      <w:r>
        <w:t xml:space="preserve">.g. 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E0175E">
        <w:t>2048/16</w:t>
      </w:r>
      <w:r w:rsidR="00871338" w:rsidRPr="00FC1C4F">
        <w:t xml:space="preserve"> od </w:t>
      </w:r>
      <w:r w:rsidR="00E0175E">
        <w:t>13</w:t>
      </w:r>
      <w:r w:rsidR="00CC74B6">
        <w:t xml:space="preserve">. </w:t>
      </w:r>
      <w:r w:rsidR="00E0175E">
        <w:t>rujna 2018</w:t>
      </w:r>
      <w:r w:rsidR="00CC74B6">
        <w:t>.g.</w:t>
      </w:r>
      <w:r w:rsidR="002D14B7" w:rsidRPr="00FC1C4F">
        <w:t xml:space="preserve"> </w:t>
      </w:r>
      <w:r w:rsidRPr="00FC1C4F">
        <w:t>otvoren je stečajni postupak nad</w:t>
      </w:r>
      <w:r w:rsidR="00745482">
        <w:t xml:space="preserve"> </w:t>
      </w:r>
      <w:r w:rsidR="00CD6868" w:rsidRPr="00CD6868">
        <w:t>OSKAR IMAGE d.o.o., Osje</w:t>
      </w:r>
      <w:r w:rsidR="00CD6868">
        <w:t>čka 9, Split, OIB:  75132580888.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lastRenderedPageBreak/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CD6868">
        <w:rPr>
          <w:b/>
        </w:rPr>
        <w:t>14. svibnja</w:t>
      </w:r>
      <w:r w:rsidR="00903EF4">
        <w:rPr>
          <w:b/>
        </w:rPr>
        <w:t xml:space="preserve"> </w:t>
      </w:r>
      <w:r w:rsidR="00CC74B6">
        <w:rPr>
          <w:b/>
        </w:rPr>
        <w:t>201</w:t>
      </w:r>
      <w:r w:rsidR="0002700A">
        <w:rPr>
          <w:b/>
        </w:rPr>
        <w:t>9</w:t>
      </w:r>
      <w:r w:rsidR="00CC74B6">
        <w:rPr>
          <w:b/>
        </w:rPr>
        <w:t>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545" w:rsidP="006D75D1" w:rsidR="00096545">
      <w:r>
        <w:separator/>
      </w:r>
    </w:p>
  </w:endnote>
  <w:endnote w:id="0" w:type="continuationSeparator">
    <w:p w:rsidRDefault="00096545" w:rsidP="006D75D1" w:rsidR="00096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545" w:rsidP="006D75D1" w:rsidR="00096545">
      <w:r>
        <w:separator/>
      </w:r>
    </w:p>
  </w:footnote>
  <w:footnote w:id="0" w:type="continuationSeparator">
    <w:p w:rsidRDefault="00096545" w:rsidP="006D75D1" w:rsidR="00096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A90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E0175E">
          <w:t>156</w:t>
        </w:r>
        <w:r w:rsidR="00D50E5D">
          <w:t>/19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02700A"/>
    <w:rsid w:val="00096545"/>
    <w:rsid w:val="0011593B"/>
    <w:rsid w:val="00165B5F"/>
    <w:rsid w:val="001F1315"/>
    <w:rsid w:val="00211E36"/>
    <w:rsid w:val="002A01B0"/>
    <w:rsid w:val="002C609D"/>
    <w:rsid w:val="002D14B7"/>
    <w:rsid w:val="002F0B83"/>
    <w:rsid w:val="003D1B73"/>
    <w:rsid w:val="00404FE1"/>
    <w:rsid w:val="00435765"/>
    <w:rsid w:val="00446515"/>
    <w:rsid w:val="00477C83"/>
    <w:rsid w:val="004845E2"/>
    <w:rsid w:val="00485F47"/>
    <w:rsid w:val="004E6E14"/>
    <w:rsid w:val="004F3F63"/>
    <w:rsid w:val="005B6A90"/>
    <w:rsid w:val="00606F4C"/>
    <w:rsid w:val="00630929"/>
    <w:rsid w:val="006A349F"/>
    <w:rsid w:val="006B382A"/>
    <w:rsid w:val="006D62A4"/>
    <w:rsid w:val="006D75D1"/>
    <w:rsid w:val="00745482"/>
    <w:rsid w:val="00790EFD"/>
    <w:rsid w:val="007A754D"/>
    <w:rsid w:val="007F3071"/>
    <w:rsid w:val="008205A8"/>
    <w:rsid w:val="008403B3"/>
    <w:rsid w:val="00845AA1"/>
    <w:rsid w:val="0086502C"/>
    <w:rsid w:val="00871338"/>
    <w:rsid w:val="00903EF4"/>
    <w:rsid w:val="009A58A1"/>
    <w:rsid w:val="00A652EF"/>
    <w:rsid w:val="00A76B57"/>
    <w:rsid w:val="00AD4409"/>
    <w:rsid w:val="00AE5D39"/>
    <w:rsid w:val="00B03C3C"/>
    <w:rsid w:val="00BE6AC4"/>
    <w:rsid w:val="00C3292F"/>
    <w:rsid w:val="00C47518"/>
    <w:rsid w:val="00CC74B6"/>
    <w:rsid w:val="00CD6868"/>
    <w:rsid w:val="00D320AC"/>
    <w:rsid w:val="00D40490"/>
    <w:rsid w:val="00D50E5D"/>
    <w:rsid w:val="00E0175E"/>
    <w:rsid w:val="00E2223E"/>
    <w:rsid w:val="00EC3377"/>
    <w:rsid w:val="00F603FE"/>
    <w:rsid w:val="00F61F2D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A9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A9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A9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A9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6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A9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A9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A9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A9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St-156/2019</izvorni_sadrzaj>
    <derivirana_varijabla naziv="DomainObject.Predmet.OznakaBroj_1">St-156/2019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OSKAR IMAGE d.o.o. za trgovinu i proizvodnju zastupanog po punomoćniku Ivan Močić</izvorni_sadrzaj>
    <derivirana_varijabla naziv="DomainObject.Predmet.ProtustrankaFormated_1">  OSKAR IMAGE d.o.o. za trgovinu i proizvodnju zastupanog po punomoćniku Ivan Močić</derivirana_varijabla>
  </DomainObject.Predmet.ProtustrankaFormated>
  <DomainObject.Predmet.ProtustrankaFormatedOIB>
    <izvorni_sadrzaj>  OSKAR IMAGE d.o.o. za trgovinu i proizvodnju, OIB 75132580888 zastupanog po punomoćniku Ivan Močić</izvorni_sadrzaj>
    <derivirana_varijabla naziv="DomainObject.Predmet.ProtustrankaFormatedOIB_1">  OSKAR IMAGE d.o.o. za trgovinu i proizvodnju, OIB 75132580888 zastupanog po punomoćniku Ivan Močić</derivirana_varijabla>
  </DomainObject.Predmet.ProtustrankaFormatedOIB>
  <DomainObject.Predmet.ProtustrankaFormatedWithAdress>
    <izvorni_sadrzaj> OSKAR IMAGE d.o.o. za trgovinu i proizvodnju, Osječka 9, 21000 Split zastupanog po punomoćniku Ivan Močić</izvorni_sadrzaj>
    <derivirana_varijabla naziv="DomainObject.Predmet.ProtustrankaFormatedWithAdress_1"> OSKAR IMAGE d.o.o. za trgovinu i proizvodnju, Osječka 9, 21000 Split zastupanog po punomoćniku Ivan Močić</derivirana_varijabla>
  </DomainObject.Predmet.ProtustrankaFormatedWithAdress>
  <DomainObject.Predmet.ProtustrankaFormatedWithAdressOIB>
    <izvorni_sadrzaj> OSKAR IMAGE d.o.o. za trgovinu i proizvodnju, OIB 75132580888, Osječka 9, 21000 Split zastupanog po punomoćniku Ivan Močić</izvorni_sadrzaj>
    <derivirana_varijabla naziv="DomainObject.Predmet.ProtustrankaFormatedWithAdressOIB_1"> OSKAR IMAGE d.o.o. za trgovinu i proizvodnju, OIB 75132580888, Osječka 9, 21000 Split zastupanog po punomoćniku Ivan Močić</derivirana_varijabla>
  </DomainObject.Predmet.ProtustrankaFormatedWithAdressOIB>
  <DomainObject.Predmet.ProtustrankaWithAdress>
    <izvorni_sadrzaj>OSKAR IMAGE d.o.o. za trgovinu i proizvodnju Osječka 9, 21000 Split</izvorni_sadrzaj>
    <derivirana_varijabla naziv="DomainObject.Predmet.ProtustrankaWithAdress_1">OSKAR IMAGE d.o.o. za trgovinu i proizvodnju Osječka 9, 21000 Split</derivirana_varijabla>
  </DomainObject.Predmet.ProtustrankaWithAdress>
  <DomainObject.Predmet.ProtustrankaWithAdressOIB>
    <izvorni_sadrzaj>OSKAR IMAGE d.o.o. za trgovinu i proizvodnju, OIB 75132580888, Osječka 9, 21000 Split</izvorni_sadrzaj>
    <derivirana_varijabla naziv="DomainObject.Predmet.ProtustrankaWithAdressOIB_1">OSKAR IMAGE d.o.o. za trgovinu i proizvodnju, OIB 75132580888, Osječka 9, 21000 Split</derivirana_varijabla>
  </DomainObject.Predmet.ProtustrankaWithAdressOIB>
  <DomainObject.Predmet.ProtustrankaNazivFormated>
    <izvorni_sadrzaj>OSKAR IMAGE d.o.o. za trgovinu i proizvodnju</izvorni_sadrzaj>
    <derivirana_varijabla naziv="DomainObject.Predmet.ProtustrankaNazivFormated_1">OSKAR IMAGE d.o.o. za trgovinu i proizvodnju</derivirana_varijabla>
  </DomainObject.Predmet.ProtustrankaNazivFormated>
  <DomainObject.Predmet.ProtustrankaNazivFormatedOIB>
    <izvorni_sadrzaj>OSKAR IMAGE d.o.o. za trgovinu i proizvodnju, OIB 75132580888</izvorni_sadrzaj>
    <derivirana_varijabla naziv="DomainObject.Predmet.ProtustrankaNazivFormatedOIB_1">OSKAR IMAGE d.o.o. za trgovinu i proizvodnju, OIB 75132580888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602425.21</izvorni_sadrzaj>
    <derivirana_varijabla naziv="DomainObject.Predmet.TrenutnaVrijednost_1">602425.21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OSKAR IMAGE d.o.o. za trgovinu i proizvodnju zastupanog po punomoćniku Ivan Močić</item>
    </izvorni_sadrzaj>
    <derivirana_varijabla naziv="DomainObject.Predmet.ProtuStrankaListFormated_1">
      <item>OSKAR IMAGE d.o.o. za trgovinu i proizvodnju zastupanog po punomoćniku Ivan Močić</item>
    </derivirana_varijabla>
  </DomainObject.Predmet.ProtuStrankaListFormated>
  <DomainObject.Predmet.ProtuStrankaListFormatedOIB>
    <izvorni_sadrzaj>
      <item>OSKAR IMAGE d.o.o. za trgovinu i proizvodnju, OIB 75132580888 zastupanog po punomoćniku Ivan Močić</item>
    </izvorni_sadrzaj>
    <derivirana_varijabla naziv="DomainObject.Predmet.ProtuStrankaListFormatedOIB_1">
      <item>OSKAR IMAGE d.o.o. za trgovinu i proizvodnju, OIB 75132580888 zastupanog po punomoćniku Ivan Močić</item>
    </derivirana_varijabla>
  </DomainObject.Predmet.ProtuStrankaListFormatedOIB>
  <DomainObject.Predmet.ProtuStrankaListFormatedWithAdress>
    <izvorni_sadrzaj>
      <item>OSKAR IMAGE d.o.o. za trgovinu i proizvodnju, Osječka 9, 21000 Split zastupanog po punomoćniku Ivan Močić</item>
    </izvorni_sadrzaj>
    <derivirana_varijabla naziv="DomainObject.Predmet.ProtuStrankaListFormatedWithAdress_1">
      <item>OSKAR IMAGE d.o.o. za trgovinu i proizvodnju, Osječka 9, 21000 Split zastupanog po punomoćniku Ivan Močić</item>
    </derivirana_varijabla>
  </DomainObject.Predmet.ProtuStrankaListFormatedWithAdress>
  <DomainObject.Predmet.ProtuStrankaListFormatedWithAdressOIB>
    <izvorni_sadrzaj>
      <item>OSKAR IMAGE d.o.o. za trgovinu i proizvodnju, OIB 75132580888, Osječka 9, 21000 Split zastupanog po punomoćniku Ivan Močić</item>
    </izvorni_sadrzaj>
    <derivirana_varijabla naziv="DomainObject.Predmet.ProtuStrankaListFormatedWithAdressOIB_1">
      <item>OSKAR IMAGE d.o.o. za trgovinu i proizvodnju, OIB 75132580888, Osječka 9, 21000 Split zastupanog po punomoćniku Ivan Močić</item>
    </derivirana_varijabla>
  </DomainObject.Predmet.ProtuStrankaListFormatedWithAdressOIB>
  <DomainObject.Predmet.ProtuStrankaListNazivFormated>
    <izvorni_sadrzaj>
      <item>OSKAR IMAGE d.o.o. za trgovinu i proizvodnju</item>
    </izvorni_sadrzaj>
    <derivirana_varijabla naziv="DomainObject.Predmet.ProtuStrankaListNazivFormated_1">
      <item>OSKAR IMAGE d.o.o. za trgovinu i proizvodnju</item>
    </derivirana_varijabla>
  </DomainObject.Predmet.ProtuStrankaListNazivFormated>
  <DomainObject.Predmet.ProtuStrankaListNazivFormatedOIB>
    <izvorni_sadrzaj>
      <item>OSKAR IMAGE d.o.o. za trgovinu i proizvodnju, OIB 75132580888</item>
    </izvorni_sadrzaj>
    <derivirana_varijabla naziv="DomainObject.Predmet.ProtuStrankaListNazivFormatedOIB_1">
      <item>OSKAR IMAGE d.o.o. za trgovinu i proizvodnju, OIB 75132580888</item>
    </derivirana_varijabla>
  </DomainObject.Predmet.ProtuStrankaListNazivFormatedOIB>
  <DomainObject.Predmet.OstaliListFormated>
    <izvorni_sadrzaj>
      <item>Ivan Močić punomoćnik sudionika u postupku OSKAR IMAGE d.o.o. za trgovinu i proizvodnju</item>
      <item>Županijsko državno odvjetništvo punomoćnik sudionika u postupku RH, Ministarstvo financija</item>
      <item>Marija Žaja</item>
    </izvorni_sadrzaj>
    <derivirana_varijabla naziv="DomainObject.Predmet.OstaliListFormated_1">
      <item>Ivan Močić punomoćnik sudionika u postupku OSKAR IMAGE d.o.o. za trgovinu i proizvodnju</item>
      <item>Županijsko državno odvjetništvo punomoćnik sudionika u postupku RH, Ministarstvo financija</item>
      <item>Marija Žaja</item>
    </derivirana_varijabla>
  </DomainObject.Predmet.OstaliListFormated>
  <DomainObject.Predmet.OstaliListFormatedOIB>
    <izvorni_sadrzaj>
      <item>Ivan Močić punomoćnik sudionika u postupku OSKAR IMAGE d.o.o. za trgovinu i proizvodnju</item>
      <item>Županijsko državno odvjetništvo, OIB 70793241859 punomoćnik sudionika u postupku RH, Ministarstvo financija</item>
      <item>Marija Žaja, OIB 98539703755</item>
    </izvorni_sadrzaj>
    <derivirana_varijabla naziv="DomainObject.Predmet.OstaliListFormatedOIB_1">
      <item>Ivan Močić punomoćnik sudionika u postupku OSKAR IMAGE d.o.o. za trgovinu i proizvodnju</item>
      <item>Županijsko državno odvjetništvo, OIB 70793241859 punomoćnik sudionika u postupku RH, Ministarstvo financija</item>
      <item>Marija Žaja, OIB 98539703755</item>
    </derivirana_varijabla>
  </DomainObject.Predmet.OstaliListFormatedOIB>
  <DomainObject.Predmet.OstaliListFormatedWithAdress>
    <izvorni_sadrzaj>
      <item>Ivan Močić, Hrvatske mornarice 1F, 21000 Split punomoćnik sudionika u postupku OSKAR IMAGE d.o.o. za trgovinu i proizvodnju</item>
      <item>Županijsko državno odvjetništvo, Gundulićeva 29a, 21000 Split punomoćnik sudionika u postupku RH, Ministarstvo financija</item>
      <item>Marija Žaja, Pujanke 57, 21000 Split</item>
    </izvorni_sadrzaj>
    <derivirana_varijabla naziv="DomainObject.Predmet.OstaliListFormatedWithAdress_1">
      <item>Ivan Močić, Hrvatske mornarice 1F, 21000 Split punomoćnik sudionika u postupku OSKAR IMAGE d.o.o. za trgovinu i proizvodnju</item>
      <item>Županijsko državno odvjetništvo, Gundulićeva 29a, 21000 Split punomoćnik sudionika u postupku RH, Ministarstvo financija</item>
      <item>Marija Žaja, Pujanke 57, 21000 Split</item>
    </derivirana_varijabla>
  </DomainObject.Predmet.OstaliListFormatedWithAdress>
  <DomainObject.Predmet.OstaliListFormatedWithAdressOIB>
    <izvorni_sadrzaj>
      <item>Ivan Močić, Hrvatske mornarice 1F, 21000 Split punomoćnik sudionika u postupku OSKAR IMAGE d.o.o. za trgovinu i proizvodnju</item>
      <item>Županijsko državno odvjetništvo, OIB 70793241859, Gundulićeva 29a, 21000 Split punomoćnik sudionika u postupku RH, Ministarstvo financija</item>
      <item>Marija Žaja, OIB 98539703755, Pujanke 57, 21000 Split</item>
    </izvorni_sadrzaj>
    <derivirana_varijabla naziv="DomainObject.Predmet.OstaliListFormatedWithAdressOIB_1">
      <item>Ivan Močić, Hrvatske mornarice 1F, 21000 Split punomoćnik sudionika u postupku OSKAR IMAGE d.o.o. za trgovinu i proizvodnju</item>
      <item>Županijsko državno odvjetništvo, OIB 70793241859, Gundulićeva 29a, 21000 Split punomoćnik sudionika u postupku RH, Ministarstvo financija</item>
      <item>Marija Žaja, OIB 98539703755, Pujanke 57, 21000 Split</item>
    </derivirana_varijabla>
  </DomainObject.Predmet.OstaliListFormatedWithAdressOIB>
  <DomainObject.Predmet.OstaliListNazivFormated>
    <izvorni_sadrzaj>
      <item>Ivan Močić</item>
      <item>Županijsko državno odvjetništvo</item>
      <item>Marija Žaja</item>
    </izvorni_sadrzaj>
    <derivirana_varijabla naziv="DomainObject.Predmet.OstaliListNazivFormated_1">
      <item>Ivan Močić</item>
      <item>Županijsko državno odvjetništvo</item>
      <item>Marija Žaja</item>
    </derivirana_varijabla>
  </DomainObject.Predmet.OstaliListNazivFormated>
  <DomainObject.Predmet.OstaliListNazivFormatedOIB>
    <izvorni_sadrzaj>
      <item>Ivan Močić</item>
      <item>Županijsko državno odvjetništvo, OIB 70793241859</item>
      <item>Marija Žaja, OIB 98539703755</item>
    </izvorni_sadrzaj>
    <derivirana_varijabla naziv="DomainObject.Predmet.OstaliListNazivFormatedOIB_1">
      <item>Ivan Močić</item>
      <item>Županijsko državno odvjetništvo, OIB 70793241859</item>
      <item>Marija Žaja, OIB 98539703755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OSKAR IMAGE d.o.o. za trgovinu i proizvodnju</izvorni_sadrzaj>
    <derivirana_varijabla naziv="DomainObject.Predmet.ProtustrankaIDrugi_1">OSKAR IMAGE d.o.o. za trgovinu i proizvodnju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OSKAR IMAGE d.o.o. za trgovinu i proizvodnju, OIB 75132580888, Osječka 9, 21000 Split</izvorni_sadrzaj>
    <derivirana_varijabla naziv="DomainObject.Predmet.ProtustrankaIDrugiAdressOIB_1">OSKAR IMAGE d.o.o. za trgovinu i proizvodnju, OIB 75132580888, Osječka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OSKAR IMAGE d.o.o. za trgovinu i proizvodnju</item>
      <item>RH, Ministarstvo financija</item>
      <item>Ivan Močić</item>
      <item>Županijsko državno odvjetništvo</item>
      <item>Marija Žaja</item>
    </izvorni_sadrzaj>
    <derivirana_varijabla naziv="DomainObject.Predmet.SudioniciListNaziv_1">
      <item>OSKAR IMAGE d.o.o. za trgovinu i proizvodnju</item>
      <item>RH, Ministarstvo financija</item>
      <item>Ivan Močić</item>
      <item>Županijsko državno odvjetništvo</item>
      <item>Marija Žaja</item>
    </derivirana_varijabla>
  </DomainObject.Predmet.SudioniciListNaziv>
  <DomainObject.Predmet.SudioniciListAdressOIB>
    <izvorni_sadrzaj>
      <item>OSKAR IMAGE d.o.o. za trgovinu i proizvodnju, OIB 75132580888, Osječka 9,21000 Split</item>
      <item>RH, Ministarstvo financija, OIB 18683136487</item>
      <item>Ivan Močić, Hrvatske mornarice 1F,21000 Split</item>
      <item>Županijsko državno odvjetništvo, OIB 70793241859, Gundulićeva 29a,21000 Split</item>
      <item>Marija Žaja, OIB 98539703755, Pujanke 57,21000 Split</item>
    </izvorni_sadrzaj>
    <derivirana_varijabla naziv="DomainObject.Predmet.SudioniciListAdressOIB_1">
      <item>OSKAR IMAGE d.o.o. za trgovinu i proizvodnju, OIB 75132580888, Osječka 9,21000 Split</item>
      <item>RH, Ministarstvo financija, OIB 18683136487</item>
      <item>Ivan Močić, Hrvatske mornarice 1F,21000 Split</item>
      <item>Županijsko državno odvjetništvo, OIB 70793241859, Gundulićeva 29a,21000 Split</item>
      <item>Marija Žaja, OIB 98539703755, Pujanke 57,21000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75132580888</item>
      <item>, OIB 18683136487</item>
      <item>, OIB null</item>
      <item>, OIB 70793241859</item>
      <item>, OIB 98539703755</item>
    </izvorni_sadrzaj>
    <derivirana_varijabla naziv="DomainObject.Predmet.SudioniciListNazivOIB_1">
      <item>, OIB 75132580888</item>
      <item>, OIB 18683136487</item>
      <item>, OIB null</item>
      <item>, OIB 70793241859</item>
      <item>, OIB 98539703755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2056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2019-05-14T11:00:00Z</dcterms:created>
  <dc:creator>Diana Butigan Granić</dc:creator>
  <cp:lastModifiedBy>Sanja Vuković</cp:lastModifiedBy>
  <cp:lastPrinted>2019-05-14T11:00:00Z</cp:lastPrinted>
  <dcterms:modified xmlns:xsi="http://www.w3.org/2001/XMLSchema-instance" xsi:type="dcterms:W3CDTF">2019-05-14T11:04:00Z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293 oskar image.docx)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