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e7f1" w14:paraId="863e7f1" w:rsidRDefault="0028304B" w:rsidP="0028304B" w:rsidR="0028304B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304B" w:rsidP="0028304B" w:rsidR="0028304B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28304B" w:rsidP="0028304B" w:rsidR="0028304B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28304B" w:rsidP="0028304B" w:rsidR="0028304B">
      <w:r>
        <w:rPr>
          <w:lang w:eastAsia="en-US"/>
        </w:rPr>
        <w:t xml:space="preserve">  Osijek, Zagrebačka 2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C037E5" w:rsidRPr="00C037E5">
        <w:t>REPUBLIKA HRVATSKA – Ministarstvo financija OIB: 18683136487, Područni ured Osijek, zastupan</w:t>
      </w:r>
      <w:r w:rsidR="0028304B">
        <w:t>a</w:t>
      </w:r>
      <w:r w:rsidR="00C037E5" w:rsidRPr="00C037E5">
        <w:t xml:space="preserve"> po Županijskom državnom odvjetništvu u Osijeku</w:t>
      </w:r>
      <w:r w:rsidR="00A67C15">
        <w:t xml:space="preserve">, </w:t>
      </w:r>
      <w:r>
        <w:t xml:space="preserve">za otvaranje stečajnog postupka nad dužnikom </w:t>
      </w:r>
      <w:r w:rsidR="0028304B">
        <w:t>MŽ BAU j.d.o.o. u likvidaciji, Đakovo, Jakova Gotovca 103, MBS: 030179657, OIB: 34712314484</w:t>
      </w:r>
      <w:r w:rsidR="00A16C5A">
        <w:rPr>
          <w:color w:val="000000"/>
        </w:rPr>
        <w:t xml:space="preserve">, dana </w:t>
      </w:r>
      <w:r w:rsidR="0028304B">
        <w:rPr>
          <w:color w:val="000000"/>
        </w:rPr>
        <w:t xml:space="preserve">17. prosinca </w:t>
      </w:r>
      <w:r w:rsidR="00A16C5A">
        <w:rPr>
          <w:color w:val="000000"/>
        </w:rPr>
        <w:t xml:space="preserve"> 2018. godine</w:t>
      </w:r>
    </w:p>
    <w:p w:rsidRDefault="00C037E5" w:rsidP="00E968C8" w:rsidR="00C037E5">
      <w:pPr>
        <w:ind w:firstLine="708"/>
        <w:jc w:val="both"/>
        <w:rPr>
          <w:color w:val="000000"/>
        </w:rPr>
      </w:pP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354934">
        <w:t>MŽ BAU j.d.o.o. u likvidaciji, Đakovo, Jakova Gotovca 103, MBS: 030179657, OIB: 34712314484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354934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22. siječanj 2019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>
        <w:rPr>
          <w:b/>
          <w:u w:val="single"/>
        </w:rPr>
        <w:t>45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5257DA" w:rsidR="003775CA" w:rsidRPr="006A34E4">
      <w:pPr>
        <w:jc w:val="both"/>
        <w:rPr>
          <w:b/>
        </w:rPr>
      </w:pPr>
      <w:r>
        <w:t>-zakonski zastupnik dužnika</w:t>
      </w:r>
      <w:r w:rsidR="005368E5">
        <w:t xml:space="preserve"> – </w:t>
      </w:r>
      <w:r w:rsidR="00354934" w:rsidRPr="00354934">
        <w:t xml:space="preserve">likvidator Mato </w:t>
      </w:r>
      <w:proofErr w:type="spellStart"/>
      <w:r w:rsidR="00354934" w:rsidRPr="00354934">
        <w:t>Andrišek</w:t>
      </w:r>
      <w:proofErr w:type="spellEnd"/>
      <w:r w:rsidR="00354934" w:rsidRPr="00354934">
        <w:t>, OIB: 93272437317</w:t>
      </w:r>
      <w:r w:rsidR="0076035E">
        <w:t xml:space="preserve">, </w:t>
      </w:r>
      <w:r w:rsidR="00354934" w:rsidRPr="00354934">
        <w:t>Đakovo, Jakova Gotovca 103</w:t>
      </w:r>
      <w:r w:rsidR="006A34E4">
        <w:t xml:space="preserve"> – </w:t>
      </w:r>
      <w:r w:rsidR="006A34E4" w:rsidRPr="006A34E4">
        <w:rPr>
          <w:b/>
          <w:u w:val="single"/>
        </w:rPr>
        <w:t>radi saslušanja</w:t>
      </w:r>
    </w:p>
    <w:p w:rsidRDefault="003775CA" w:rsidP="005257DA" w:rsidR="003775CA">
      <w:pPr>
        <w:jc w:val="both"/>
      </w:pPr>
    </w:p>
    <w:p w:rsidRDefault="00DC2A67" w:rsidP="003775CA" w:rsidR="00DC2A67">
      <w:pPr>
        <w:jc w:val="center"/>
      </w:pPr>
      <w:r w:rsidRPr="002722A7">
        <w:t>U Osijeku</w:t>
      </w:r>
      <w:r w:rsidR="009C1C36">
        <w:t xml:space="preserve">, </w:t>
      </w:r>
      <w:r w:rsidR="00354934">
        <w:t>17. prosinca</w:t>
      </w:r>
      <w:r w:rsidR="006F25D8">
        <w:t xml:space="preserve"> 2018.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632CC0" w:rsidR="00C44C8A" w:rsidRPr="00C44C8A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C44C8A">
        <w:rPr>
          <w:color w:val="000000"/>
        </w:rPr>
        <w:t>zakonski zastupnik</w:t>
      </w:r>
      <w:r w:rsidR="00527AA7" w:rsidRPr="00C44C8A">
        <w:rPr>
          <w:color w:val="000000"/>
        </w:rPr>
        <w:t xml:space="preserve"> dužnika</w:t>
      </w:r>
      <w:r w:rsidR="00C342B1" w:rsidRPr="00C342B1">
        <w:t xml:space="preserve"> </w:t>
      </w:r>
      <w:r w:rsidR="006A34E4">
        <w:t xml:space="preserve">likvidator Mato </w:t>
      </w:r>
      <w:proofErr w:type="spellStart"/>
      <w:r w:rsidR="006A34E4">
        <w:t>Andrišek</w:t>
      </w:r>
      <w:proofErr w:type="spellEnd"/>
      <w:r w:rsidR="00FC3A6F" w:rsidRPr="009022CC">
        <w:t xml:space="preserve">, </w:t>
      </w:r>
      <w:r w:rsidR="006A34E4">
        <w:t>Đakovo, Jakova Gotovca 103</w:t>
      </w:r>
    </w:p>
    <w:p w:rsidRDefault="00527AA7" w:rsidP="00632CC0" w:rsidR="0033460E" w:rsidRPr="00C44C8A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C44C8A">
        <w:rPr>
          <w:color w:val="000000"/>
        </w:rPr>
        <w:t xml:space="preserve">R </w:t>
      </w:r>
      <w:r w:rsidR="006A34E4">
        <w:rPr>
          <w:color w:val="000000"/>
        </w:rPr>
        <w:t>22.01.2019</w:t>
      </w:r>
      <w:r w:rsidRPr="00C44C8A">
        <w:rPr>
          <w:color w:val="000000"/>
        </w:rPr>
        <w:t xml:space="preserve">. u </w:t>
      </w:r>
      <w:r w:rsidR="007A0C77" w:rsidRPr="00C44C8A">
        <w:rPr>
          <w:color w:val="000000"/>
        </w:rPr>
        <w:t>9</w:t>
      </w:r>
      <w:r w:rsidR="00FC3A6F" w:rsidRPr="00C44C8A">
        <w:rPr>
          <w:color w:val="000000"/>
        </w:rPr>
        <w:t>,</w:t>
      </w:r>
      <w:r w:rsidR="006A34E4">
        <w:rPr>
          <w:color w:val="000000"/>
        </w:rPr>
        <w:t>45</w:t>
      </w:r>
      <w:r w:rsidR="0044216B" w:rsidRPr="00C44C8A">
        <w:rPr>
          <w:color w:val="000000"/>
        </w:rPr>
        <w:t xml:space="preserve"> sati</w:t>
      </w:r>
    </w:p>
    <w:sectPr w:rsidR="0033460E" w:rsidRPr="00C44C8A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B9E" w:rsidR="006A0B9E">
      <w:r>
        <w:separator/>
      </w:r>
    </w:p>
  </w:endnote>
  <w:endnote w:id="0" w:type="continuationSeparator">
    <w:p w:rsidRDefault="006A0B9E" w:rsidR="006A0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B9E" w:rsidR="006A0B9E">
      <w:r>
        <w:separator/>
      </w:r>
    </w:p>
  </w:footnote>
  <w:footnote w:id="0" w:type="continuationSeparator">
    <w:p w:rsidRDefault="006A0B9E" w:rsidR="006A0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28304B" w:rsidR="0028304B">
    <w:pPr>
      <w:jc w:val="right"/>
    </w:pPr>
    <w:r>
      <w:tab/>
    </w:r>
    <w:r>
      <w:tab/>
    </w:r>
    <w:r w:rsidR="0028304B">
      <w:t>Poslovni broj: 7 St-1265/18-13</w:t>
    </w: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0E33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B2067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1F7521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8304B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541DE"/>
    <w:rsid w:val="00354934"/>
    <w:rsid w:val="00361FD0"/>
    <w:rsid w:val="00371A4B"/>
    <w:rsid w:val="003775CA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807EA"/>
    <w:rsid w:val="005874FF"/>
    <w:rsid w:val="00592389"/>
    <w:rsid w:val="0059294E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E3AC9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0B9E"/>
    <w:rsid w:val="006A34E4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035E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37E5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4C8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9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29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9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9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9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9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29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9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9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9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61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5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7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64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St-1265/2018</izvorni_sadrzaj>
    <derivirana_varijabla naziv="DomainObject.Predmet.OznakaBroj_1">St-1265/2018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MŽ BAU jednostavno društvo s ograničenom odgovornošću za graditeljstvo, trgovinu i usluge</izvorni_sadrzaj>
    <derivirana_varijabla naziv="DomainObject.Predmet.ProtustrankaFormated_1">  MŽ BAU jednostavno društvo s ograničenom odgovornošću za graditeljstvo, trgovinu i usluge</derivirana_varijabla>
  </DomainObject.Predmet.ProtustrankaFormated>
  <DomainObject.Predmet.ProtustrankaFormatedOIB>
    <izvorni_sadrzaj>  MŽ BAU jednostavno društvo s ograničenom odgovornošću za graditeljstvo, trgovinu i usluge, OIB 34712314484</izvorni_sadrzaj>
    <derivirana_varijabla naziv="DomainObject.Predmet.ProtustrankaFormatedOIB_1">  MŽ BAU jednostavno društvo s ograničenom odgovornošću za graditeljstvo, trgovinu i usluge, OIB 34712314484</derivirana_varijabla>
  </DomainObject.Predmet.ProtustrankaFormatedOIB>
  <DomainObject.Predmet.ProtustrankaFormatedWithAdress>
    <izvorni_sadrzaj> MŽ BAU jednostavno društvo s ograničenom odgovornošću za graditeljstvo, trgovinu i usluge, Jakova Gotovca 103, 31400 Đakovo</izvorni_sadrzaj>
    <derivirana_varijabla naziv="DomainObject.Predmet.ProtustrankaFormatedWithAdress_1"> MŽ BAU jednostavno društvo s ograničenom odgovornošću za graditeljstvo, trgovinu i usluge, Jakova Gotovca 103, 31400 Đakovo</derivirana_varijabla>
  </DomainObject.Predmet.ProtustrankaFormatedWithAdress>
  <DomainObject.Predmet.ProtustrankaFormatedWithAdressOIB>
    <izvorni_sadrzaj> MŽ BAU jednostavno društvo s ograničenom odgovornošću za graditeljstvo, trgovinu i usluge, OIB 34712314484, Jakova Gotovca 103, 31400 Đakovo</izvorni_sadrzaj>
    <derivirana_varijabla naziv="DomainObject.Predmet.ProtustrankaFormatedWithAdressOIB_1"> MŽ BAU jednostavno društvo s ograničenom odgovornošću za graditeljstvo, trgovinu i usluge, OIB 34712314484, Jakova Gotovca 103, 31400 Đakovo</derivirana_varijabla>
  </DomainObject.Predmet.ProtustrankaFormatedWithAdressOIB>
  <DomainObject.Predmet.ProtustrankaWithAdress>
    <izvorni_sadrzaj>MŽ BAU jednostavno društvo s ograničenom odgovornošću za graditeljstvo, trgovinu i usluge Jakova Gotovca 103, 31400 Đakovo</izvorni_sadrzaj>
    <derivirana_varijabla naziv="DomainObject.Predmet.ProtustrankaWithAdress_1">MŽ BAU jednostavno društvo s ograničenom odgovornošću za graditeljstvo, trgovinu i usluge Jakova Gotovca 103, 31400 Đakovo</derivirana_varijabla>
  </DomainObject.Predmet.ProtustrankaWithAdress>
  <DomainObject.Predmet.ProtustrankaWithAdressOIB>
    <izvorni_sadrzaj>MŽ BAU jednostavno društvo s ograničenom odgovornošću za graditeljstvo, trgovinu i usluge, OIB 34712314484, Jakova Gotovca 103, 31400 Đakovo</izvorni_sadrzaj>
    <derivirana_varijabla naziv="DomainObject.Predmet.ProtustrankaWithAdressOIB_1">MŽ BAU jednostavno društvo s ograničenom odgovornošću za graditeljstvo, trgovinu i usluge, OIB 34712314484, Jakova Gotovca 103, 31400 Đakovo</derivirana_varijabla>
  </DomainObject.Predmet.ProtustrankaWithAdressOIB>
  <DomainObject.Predmet.ProtustrankaNazivFormated>
    <izvorni_sadrzaj>MŽ BAU jednostavno društvo s ograničenom odgovornošću za graditeljstvo, trgovinu i usluge</izvorni_sadrzaj>
    <derivirana_varijabla naziv="DomainObject.Predmet.ProtustrankaNazivFormated_1">MŽ BAU jednostavno društvo s ograničenom odgovornošću za graditeljstvo, trgovinu i usluge</derivirana_varijabla>
  </DomainObject.Predmet.ProtustrankaNazivFormated>
  <DomainObject.Predmet.ProtustrankaNazivFormatedOIB>
    <izvorni_sadrzaj>MŽ BAU jednostavno društvo s ograničenom odgovornošću za graditeljstvo, trgovinu i usluge, OIB 34712314484</izvorni_sadrzaj>
    <derivirana_varijabla naziv="DomainObject.Predmet.ProtustrankaNazivFormatedOIB_1">MŽ BAU jednostavno društvo s ograničenom odgovornošću za graditeljstvo, trgovinu i usluge, OIB 34712314484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MŽ BAU jednostavno društvo s ograničenom odgovornošću za graditeljstvo, trgovinu i usluge</item>
    </izvorni_sadrzaj>
    <derivirana_varijabla naziv="DomainObject.Predmet.ProtuStrankaListFormated_1">
      <item>MŽ BAU jednostavno društvo s ograničenom odgovornošću za graditeljstvo, trgovinu i usluge</item>
    </derivirana_varijabla>
  </DomainObject.Predmet.ProtuStrankaListFormated>
  <DomainObject.Predmet.ProtuStrankaListFormatedOIB>
    <izvorni_sadrzaj>
      <item>MŽ BAU jednostavno društvo s ograničenom odgovornošću za graditeljstvo, trgovinu i usluge, OIB 34712314484</item>
    </izvorni_sadrzaj>
    <derivirana_varijabla naziv="DomainObject.Predmet.ProtuStrankaListFormatedOIB_1">
      <item>MŽ BAU jednostavno društvo s ograničenom odgovornošću za graditeljstvo, trgovinu i usluge, OIB 34712314484</item>
    </derivirana_varijabla>
  </DomainObject.Predmet.ProtuStrankaListFormatedOIB>
  <DomainObject.Predmet.ProtuStrankaListFormatedWithAdress>
    <izvorni_sadrzaj>
      <item>MŽ BAU jednostavno društvo s ograničenom odgovornošću za graditeljstvo, trgovinu i usluge, Jakova Gotovca 103, 31400 Đakovo</item>
    </izvorni_sadrzaj>
    <derivirana_varijabla naziv="DomainObject.Predmet.ProtuStrankaListFormatedWithAdress_1">
      <item>MŽ BAU jednostavno društvo s ograničenom odgovornošću za graditeljstvo, trgovinu i usluge, Jakova Gotovca 103, 31400 Đakovo</item>
    </derivirana_varijabla>
  </DomainObject.Predmet.ProtuStrankaListFormatedWithAdress>
  <DomainObject.Predmet.ProtuStrankaListFormatedWithAdressOIB>
    <izvorni_sadrzaj>
      <item>MŽ BAU jednostavno društvo s ograničenom odgovornošću za graditeljstvo, trgovinu i usluge, OIB 34712314484, Jakova Gotovca 103, 31400 Đakovo</item>
    </izvorni_sadrzaj>
    <derivirana_varijabla naziv="DomainObject.Predmet.ProtuStrankaListFormatedWithAdressOIB_1">
      <item>MŽ BAU jednostavno društvo s ograničenom odgovornošću za graditeljstvo, trgovinu i usluge, OIB 34712314484, Jakova Gotovca 103, 31400 Đakovo</item>
    </derivirana_varijabla>
  </DomainObject.Predmet.ProtuStrankaListFormatedWithAdressOIB>
  <DomainObject.Predmet.ProtuStrankaListNazivFormated>
    <izvorni_sadrzaj>
      <item>MŽ BAU jednostavno društvo s ograničenom odgovornošću za graditeljstvo, trgovinu i usluge</item>
    </izvorni_sadrzaj>
    <derivirana_varijabla naziv="DomainObject.Predmet.ProtuStrankaListNazivFormated_1">
      <item>MŽ BAU jednostavno društvo s ograničenom odgovornošću za graditeljstvo, trgovinu i usluge</item>
    </derivirana_varijabla>
  </DomainObject.Predmet.ProtuStrankaListNazivFormated>
  <DomainObject.Predmet.ProtuStrankaListNazivFormatedOIB>
    <izvorni_sadrzaj>
      <item>MŽ BAU jednostavno društvo s ograničenom odgovornošću za graditeljstvo, trgovinu i usluge, OIB 34712314484</item>
    </izvorni_sadrzaj>
    <derivirana_varijabla naziv="DomainObject.Predmet.ProtuStrankaListNazivFormatedOIB_1">
      <item>MŽ BAU jednostavno društvo s ograničenom odgovornošću za graditeljstvo, trgovinu i usluge, OIB 34712314484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MŽ BAU jednostavno društvo s ograničenom odgovornošću za graditeljstvo, trgovinu i usluge</izvorni_sadrzaj>
    <derivirana_varijabla naziv="DomainObject.Predmet.ProtustrankaIDrugi_1">MŽ BAU jednostavno društvo s ograničenom odgovornošću za graditeljstvo,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MŽ BAU jednostavno društvo s ograničenom odgovornošću za graditeljstvo, trgovinu i usluge, OIB 34712314484, Jakova Gotovca 103, 31400 Đakovo</izvorni_sadrzaj>
    <derivirana_varijabla naziv="DomainObject.Predmet.ProtustrankaIDrugiAdressOIB_1">MŽ BAU jednostavno društvo s ograničenom odgovornošću za graditeljstvo, trgovinu i usluge, OIB 34712314484, Jakova Gotovca 103,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MŽ BAU jednostavno društvo s ograničenom odgovornošću za graditeljstvo, trgovinu i usluge</item>
      <item>RH MF POREZNA UPRAVA</item>
    </izvorni_sadrzaj>
    <derivirana_varijabla naziv="DomainObject.Predmet.SudioniciListNaziv_1">
      <item>MŽ BAU jednostavno društvo s ograničenom odgovornošću za graditeljstvo, trgovinu i usluge</item>
      <item>RH MF POREZNA UPRAVA</item>
    </derivirana_varijabla>
  </DomainObject.Predmet.SudioniciListNaziv>
  <DomainObject.Predmet.SudioniciListAdressOIB>
    <izvorni_sadrzaj>
      <item>MŽ BAU jednostavno društvo s ograničenom odgovornošću za graditeljstvo, trgovinu i usluge, OIB 34712314484, Jakova Gotovca 103,31400 Đakovo</item>
      <item>RH MF POREZNA UPRAVA, OIB 18683136487</item>
    </izvorni_sadrzaj>
    <derivirana_varijabla naziv="DomainObject.Predmet.SudioniciListAdressOIB_1">
      <item>MŽ BAU jednostavno društvo s ograničenom odgovornošću za graditeljstvo, trgovinu i usluge, OIB 34712314484, Jakova Gotovca 103,31400 Đakovo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34712314484</item>
      <item>, OIB 18683136487</item>
    </izvorni_sadrzaj>
    <derivirana_varijabla naziv="DomainObject.Predmet.SudioniciListNazivOIB_1">
      <item>, OIB 34712314484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St-1265/2018-11</izvorni_sadrzaj>
    <derivirana_varijabla naziv="DomainObject.PredzadnjaOdlukaIzPredmeta.Oznaka_1">St-1265/2018-11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203</properties:Words>
  <properties:Characters>1132</properties:Characters>
  <properties:Lines>47</properties:Lines>
  <properties:Paragraphs>24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2018-12-17T07:38:00Z</dcterms:modified>
  <cp:revision>232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