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ba9a" w14:paraId="6b0ba9a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14CA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0C9D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A14CA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C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C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C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C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C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C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C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C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C9277-FF58-47A2-9F69-881AA823C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2017-05-22T11:07:00Z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HRVATSKA RADIO TELEVIZIJA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