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4ab9" w14:paraId="4574ab9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</w:t>
      </w:r>
      <w:r w:rsidR="000A72CD">
        <w:t>8</w:t>
      </w:r>
      <w:r w:rsidR="00E27D7B">
        <w:t>6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65408A" w:rsidP="002342CC" w:rsidR="0065408A">
      <w:pPr>
        <w:jc w:val="center"/>
        <w:rPr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E27D7B" w:rsidRPr="00E27D7B">
        <w:rPr>
          <w:b/>
        </w:rPr>
        <w:t xml:space="preserve">SZALAI j.d.o.o. za usluge i trgovinu, </w:t>
      </w:r>
      <w:proofErr w:type="spellStart"/>
      <w:r w:rsidR="00E27D7B" w:rsidRPr="00E27D7B">
        <w:rPr>
          <w:b/>
        </w:rPr>
        <w:t>Pakoštanska</w:t>
      </w:r>
      <w:proofErr w:type="spellEnd"/>
      <w:r w:rsidR="00E27D7B" w:rsidRPr="00E27D7B">
        <w:rPr>
          <w:b/>
        </w:rPr>
        <w:t xml:space="preserve"> 5, Zagreb, MBS: 080905036, OIB: 69925928091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E27D7B" w:rsidP="00582538" w:rsidR="00E27D7B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964CC8" w:rsidR="00964CC8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E27D7B" w:rsidRPr="00E27D7B">
        <w:t xml:space="preserve">SZALAI j.d.o.o. za usluge i trgovinu, </w:t>
      </w:r>
      <w:proofErr w:type="spellStart"/>
      <w:r w:rsidR="00E27D7B" w:rsidRPr="00E27D7B">
        <w:t>Pakoštanska</w:t>
      </w:r>
      <w:proofErr w:type="spellEnd"/>
      <w:r w:rsidR="00E27D7B" w:rsidRPr="00E27D7B">
        <w:t xml:space="preserve"> 5, Zagreb, MBS: 080905036, OIB: 69925928091</w:t>
      </w:r>
      <w:r w:rsidR="00204EAF" w:rsidRPr="00E658BE">
        <w:t xml:space="preserve">. </w:t>
      </w:r>
    </w:p>
    <w:p w:rsidRDefault="00964CC8" w:rsidP="00964CC8" w:rsidR="00964CC8">
      <w:pPr>
        <w:pStyle w:val="Odlomakpopisa"/>
        <w:ind w:left="1500"/>
        <w:jc w:val="both"/>
      </w:pPr>
    </w:p>
    <w:p w:rsidRDefault="008C4A50" w:rsidP="00964CC8" w:rsidR="00964CC8">
      <w:pPr>
        <w:pStyle w:val="Odlomakpopisa"/>
        <w:numPr>
          <w:ilvl w:val="0"/>
          <w:numId w:val="5"/>
        </w:numPr>
        <w:jc w:val="both"/>
      </w:pPr>
      <w:r w:rsidRPr="00964CC8">
        <w:t xml:space="preserve">Za stečajnog upravitelja imenuje se </w:t>
      </w:r>
      <w:r w:rsidR="00964CC8" w:rsidRPr="00C736AD">
        <w:t xml:space="preserve">David Jakovljević, Sesvete, </w:t>
      </w:r>
      <w:proofErr w:type="spellStart"/>
      <w:r w:rsidR="00964CC8" w:rsidRPr="00C736AD">
        <w:t>Kašinska</w:t>
      </w:r>
      <w:proofErr w:type="spellEnd"/>
      <w:r w:rsidR="00964CC8" w:rsidRPr="00C736AD">
        <w:t xml:space="preserve"> 7, OIB: 63014812654</w:t>
      </w:r>
      <w:r w:rsidR="00964CC8">
        <w:t>.</w:t>
      </w:r>
    </w:p>
    <w:p w:rsidRDefault="008C4A50" w:rsidP="00964CC8" w:rsidR="008C4A50" w:rsidRPr="00E658BE">
      <w:pPr>
        <w:pStyle w:val="Odlomakpopisa"/>
        <w:ind w:left="1571"/>
        <w:jc w:val="both"/>
      </w:pPr>
    </w:p>
    <w:p w:rsidRDefault="008C4A50" w:rsidP="00E27D7B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E27D7B" w:rsidRPr="00E27D7B">
        <w:t xml:space="preserve">SZALAI j.d.o.o. za usluge i trgovinu, </w:t>
      </w:r>
      <w:proofErr w:type="spellStart"/>
      <w:r w:rsidR="00E27D7B" w:rsidRPr="00E27D7B">
        <w:t>Pakoštanska</w:t>
      </w:r>
      <w:proofErr w:type="spellEnd"/>
      <w:r w:rsidR="00E27D7B" w:rsidRPr="00E27D7B">
        <w:t xml:space="preserve"> 5, Zagreb, MBS: 080905036, OIB: 69925928091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200BAC">
        <w:t>1</w:t>
      </w:r>
      <w:r w:rsidR="00E27D7B">
        <w:t>2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E27D7B" w:rsidRPr="00E27D7B">
        <w:t xml:space="preserve">SZALAI j.d.o.o. za usluge i trgovinu, </w:t>
      </w:r>
      <w:proofErr w:type="spellStart"/>
      <w:r w:rsidR="00E27D7B" w:rsidRPr="00E27D7B">
        <w:t>Pakoštanska</w:t>
      </w:r>
      <w:proofErr w:type="spellEnd"/>
      <w:r w:rsidR="00E27D7B" w:rsidRPr="00E27D7B">
        <w:t xml:space="preserve"> 5, Zagreb, MBS: 080905036, OIB: 69925928091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>
      <w:pPr>
        <w:ind w:firstLine="720"/>
        <w:jc w:val="both"/>
      </w:pP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</w:t>
      </w:r>
      <w:r w:rsidR="000A72CD">
        <w:t>8</w:t>
      </w:r>
      <w:r w:rsidR="00E27D7B">
        <w:t>6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E87" w:rsidP="00FD0D3C" w:rsidR="00422E87">
      <w:r>
        <w:separator/>
      </w:r>
    </w:p>
  </w:endnote>
  <w:endnote w:id="0" w:type="continuationSeparator">
    <w:p w:rsidRDefault="00422E87" w:rsidP="00FD0D3C" w:rsidR="00422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E87" w:rsidP="00FD0D3C" w:rsidR="00422E87">
      <w:r>
        <w:separator/>
      </w:r>
    </w:p>
  </w:footnote>
  <w:footnote w:id="0" w:type="continuationSeparator">
    <w:p w:rsidRDefault="00422E87" w:rsidP="00FD0D3C" w:rsidR="00422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E8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E6561B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</w:t>
    </w:r>
    <w:r w:rsidR="000A72CD">
      <w:t>8</w:t>
    </w:r>
    <w:r w:rsidR="00E27D7B">
      <w:t>6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6A82"/>
    <w:rsid w:val="00102AA4"/>
    <w:rsid w:val="00105CFE"/>
    <w:rsid w:val="00134B5A"/>
    <w:rsid w:val="00155BD6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770D"/>
    <w:rsid w:val="0024241D"/>
    <w:rsid w:val="00277679"/>
    <w:rsid w:val="002A2FA0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2E87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E5DC9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E74EB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C4A50"/>
    <w:rsid w:val="00900445"/>
    <w:rsid w:val="00913130"/>
    <w:rsid w:val="009202C9"/>
    <w:rsid w:val="00926AFE"/>
    <w:rsid w:val="00944B78"/>
    <w:rsid w:val="00964CC8"/>
    <w:rsid w:val="009776BC"/>
    <w:rsid w:val="00980238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27D7B"/>
    <w:rsid w:val="00E512E8"/>
    <w:rsid w:val="00E5660E"/>
    <w:rsid w:val="00E6345F"/>
    <w:rsid w:val="00E6561B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56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5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56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5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SZALAI jednostavno društvo s ograničenom odgovornošću za usluge i trgovinu</izvorni_sadrzaj>
    <derivirana_varijabla naziv="DomainObject.Predmet.ProtustrankaFormated_1">  SZALAI jednostavno društvo s ograničenom odgovornošću za usluge i trgovinu</derivirana_varijabla>
  </DomainObject.Predmet.ProtustrankaFormated>
  <DomainObject.Predmet.ProtustrankaFormatedOIB>
    <izvorni_sadrzaj>  SZALAI jednostavno društvo s ograničenom odgovornošću za usluge i trgovinu, OIB 69925928091</izvorni_sadrzaj>
    <derivirana_varijabla naziv="DomainObject.Predmet.ProtustrankaFormatedOIB_1">  SZALAI jednostavno društvo s ograničenom odgovornošću za usluge i trgovinu, OIB 69925928091</derivirana_varijabla>
  </DomainObject.Predmet.ProtustrankaFormatedOIB>
  <DomainObject.Predmet.ProtustrankaFormatedWithAdress>
    <izvorni_sadrzaj> SZALAI jednostavno društvo s ograničenom odgovornošću za usluge i trgovinu, Pakoštanska 5, 10000 Zagreb</izvorni_sadrzaj>
    <derivirana_varijabla naziv="DomainObject.Predmet.ProtustrankaFormatedWithAdress_1"> SZALAI jednostavno društvo s ograničenom odgovornošću za usluge i trgovinu, Pakoštanska 5, 10000 Zagreb</derivirana_varijabla>
  </DomainObject.Predmet.ProtustrankaFormatedWithAdress>
  <DomainObject.Predmet.ProtustrankaFormatedWithAdressOIB>
    <izvorni_sadrzaj> SZALAI jednostavno društvo s ograničenom odgovornošću za usluge i trgovinu, OIB 69925928091, Pakoštanska 5, 10000 Zagreb</izvorni_sadrzaj>
    <derivirana_varijabla naziv="DomainObject.Predmet.ProtustrankaFormatedWithAdressOIB_1"> SZALAI jednostavno društvo s ograničenom odgovornošću za usluge i trgovinu, OIB 69925928091, Pakoštanska 5, 10000 Zagreb</derivirana_varijabla>
  </DomainObject.Predmet.ProtustrankaFormatedWithAdressOIB>
  <DomainObject.Predmet.ProtustrankaWithAdress>
    <izvorni_sadrzaj>SZALAI jednostavno društvo s ograničenom odgovornošću za usluge i trgovinu Pakoštanska 5, 10000 Zagreb</izvorni_sadrzaj>
    <derivirana_varijabla naziv="DomainObject.Predmet.ProtustrankaWithAdress_1">SZALAI jednostavno društvo s ograničenom odgovornošću za usluge i trgovinu Pakoštanska 5, 10000 Zagreb</derivirana_varijabla>
  </DomainObject.Predmet.ProtustrankaWithAdress>
  <DomainObject.Predmet.ProtustrankaWithAdressOIB>
    <izvorni_sadrzaj>SZALAI jednostavno društvo s ograničenom odgovornošću za usluge i trgovinu, OIB 69925928091, Pakoštanska 5, 10000 Zagreb</izvorni_sadrzaj>
    <derivirana_varijabla naziv="DomainObject.Predmet.ProtustrankaWithAdressOIB_1">SZALAI jednostavno društvo s ograničenom odgovornošću za usluge i trgovinu, OIB 69925928091, Pakoštanska 5, 10000 Zagreb</derivirana_varijabla>
  </DomainObject.Predmet.ProtustrankaWithAdressOIB>
  <DomainObject.Predmet.ProtustrankaNazivFormated>
    <izvorni_sadrzaj>SZALAI jednostavno društvo s ograničenom odgovornošću za usluge i trgovinu</izvorni_sadrzaj>
    <derivirana_varijabla naziv="DomainObject.Predmet.ProtustrankaNazivFormated_1">SZALAI jednostavno društvo s ograničenom odgovornošću za usluge i trgovinu</derivirana_varijabla>
  </DomainObject.Predmet.ProtustrankaNazivFormated>
  <DomainObject.Predmet.ProtustrankaNazivFormatedOIB>
    <izvorni_sadrzaj>SZALAI jednostavno društvo s ograničenom odgovornošću za usluge i trgovinu, OIB 69925928091</izvorni_sadrzaj>
    <derivirana_varijabla naziv="DomainObject.Predmet.ProtustrankaNazivFormatedOIB_1">SZALAI jednostavno društvo s ograničenom odgovornošću za usluge i trgovinu, OIB 69925928091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SZALAI jednostavno društvo s ograničenom odgovornošću za usluge i trgovinu</item>
    </izvorni_sadrzaj>
    <derivirana_varijabla naziv="DomainObject.Predmet.ProtuStrankaListFormated_1">
      <item>SZALAI jednostavno društvo s ograničenom odgovornošću za usluge i trgovinu</item>
    </derivirana_varijabla>
  </DomainObject.Predmet.ProtuStrankaListFormated>
  <DomainObject.Predmet.ProtuStrankaListFormatedOIB>
    <izvorni_sadrzaj>
      <item>SZALAI jednostavno društvo s ograničenom odgovornošću za usluge i trgovinu, OIB 69925928091</item>
    </izvorni_sadrzaj>
    <derivirana_varijabla naziv="DomainObject.Predmet.ProtuStrankaListFormatedOIB_1">
      <item>SZALAI jednostavno društvo s ograničenom odgovornošću za usluge i trgovinu, OIB 69925928091</item>
    </derivirana_varijabla>
  </DomainObject.Predmet.ProtuStrankaListFormatedOIB>
  <DomainObject.Predmet.ProtuStrankaListFormatedWithAdress>
    <izvorni_sadrzaj>
      <item>SZALAI jednostavno društvo s ograničenom odgovornošću za usluge i trgovinu, Pakoštanska 5, 10000 Zagreb</item>
    </izvorni_sadrzaj>
    <derivirana_varijabla naziv="DomainObject.Predmet.ProtuStrankaListFormatedWithAdress_1">
      <item>SZALAI jednostavno društvo s ograničenom odgovornošću za usluge i trgovinu, Pakoštanska 5, 10000 Zagreb</item>
    </derivirana_varijabla>
  </DomainObject.Predmet.ProtuStrankaListFormatedWithAdress>
  <DomainObject.Predmet.ProtuStrankaListFormatedWithAdressOIB>
    <izvorni_sadrzaj>
      <item>SZALAI jednostavno društvo s ograničenom odgovornošću za usluge i trgovinu, OIB 69925928091, Pakoštanska 5, 10000 Zagreb</item>
    </izvorni_sadrzaj>
    <derivirana_varijabla naziv="DomainObject.Predmet.ProtuStrankaListFormatedWithAdressOIB_1">
      <item>SZALAI jednostavno društvo s ograničenom odgovornošću za usluge i trgovinu, OIB 69925928091, Pakoštanska 5, 10000 Zagreb</item>
    </derivirana_varijabla>
  </DomainObject.Predmet.ProtuStrankaListFormatedWithAdressOIB>
  <DomainObject.Predmet.ProtuStrankaListNazivFormated>
    <izvorni_sadrzaj>
      <item>SZALAI jednostavno društvo s ograničenom odgovornošću za usluge i trgovinu</item>
    </izvorni_sadrzaj>
    <derivirana_varijabla naziv="DomainObject.Predmet.ProtuStrankaListNazivFormated_1">
      <item>SZALAI jednostavno društvo s ograničenom odgovornošću za usluge i trgovinu</item>
    </derivirana_varijabla>
  </DomainObject.Predmet.ProtuStrankaListNazivFormated>
  <DomainObject.Predmet.ProtuStrankaListNazivFormatedOIB>
    <izvorni_sadrzaj>
      <item>SZALAI jednostavno društvo s ograničenom odgovornošću za usluge i trgovinu, OIB 69925928091</item>
    </izvorni_sadrzaj>
    <derivirana_varijabla naziv="DomainObject.Predmet.ProtuStrankaListNazivFormatedOIB_1">
      <item>SZALAI jednostavno društvo s ograničenom odgovornošću za usluge i trgovinu, OIB 69925928091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SZALAI jednostavno društvo s ograničenom odgovornošću za usluge i trgovinu</izvorni_sadrzaj>
    <derivirana_varijabla naziv="DomainObject.Predmet.ProtustrankaIDrugi_1">SZALAI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SZALAI jednostavno društvo s ograničenom odgovornošću za usluge i trgovinu, OIB 69925928091, Pakoštanska 5, 10000 Zagreb</izvorni_sadrzaj>
    <derivirana_varijabla naziv="DomainObject.Predmet.ProtustrankaIDrugiAdressOIB_1">SZALAI jednostavno društvo s ograničenom odgovornošću za usluge i trgovinu, OIB 69925928091,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SZALAI jednostavno društvo s ograničenom odgovornošću za usluge i trgovinu</item>
      <item>FINA Regionalni centar Zagreb</item>
    </izvorni_sadrzaj>
    <derivirana_varijabla naziv="DomainObject.Predmet.SudioniciListNaziv_1">
      <item>SZALAI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SZALAI jednostavno društvo s ograničenom odgovornošću za usluge i trgovinu, OIB 69925928091, Pakoštanska 5,10000 Zagreb</item>
      <item>FINA Regionalni centar Zagreb, OIB 85821130368, Trg svibanjskih žrtava 1995. br.1,10000 Zagreb</item>
    </izvorni_sadrzaj>
    <derivirana_varijabla naziv="DomainObject.Predmet.SudioniciListAdressOIB_1">
      <item>SZALAI jednostavno društvo s ograničenom odgovornošću za usluge i trgovinu, OIB 69925928091, Pakoštanska 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69925928091</item>
      <item>, OIB 85821130368</item>
    </izvorni_sadrzaj>
    <derivirana_varijabla naziv="DomainObject.Predmet.SudioniciListNazivOIB_1">
      <item>, OIB 69925928091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08C36-CEDA-4F9C-9402-16AFB40AA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2920</properties:Characters>
  <properties:Lines>96</properties:Lines>
  <properties:Paragraphs>31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2016-08-01T07:10:00Z</dcterms:modified>
  <cp:revision>243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