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f6b5" w14:paraId="e42f6b5" w:rsidRDefault="008B1D6D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8B1D6D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0037B8">
        <w:rPr>
          <w:rFonts w:eastAsia="Times New Roman" w:hAnsi="Times New Roman" w:ascii="Times New Roman"/>
          <w:sz w:val="24"/>
          <w:szCs w:val="24"/>
          <w:lang w:eastAsia="hr-HR"/>
        </w:rPr>
        <w:t xml:space="preserve">TAURUS PAKOŠTANE d.o.o., </w:t>
      </w:r>
      <w:proofErr w:type="spellStart"/>
      <w:r w:rsidR="000037B8">
        <w:rPr>
          <w:rFonts w:eastAsia="Times New Roman" w:hAnsi="Times New Roman" w:ascii="Times New Roman"/>
          <w:sz w:val="24"/>
          <w:szCs w:val="24"/>
          <w:lang w:eastAsia="hr-HR"/>
        </w:rPr>
        <w:t>Pakoštane</w:t>
      </w:r>
      <w:proofErr w:type="spellEnd"/>
      <w:r w:rsidR="000037B8">
        <w:rPr>
          <w:rFonts w:eastAsia="Times New Roman" w:hAnsi="Times New Roman" w:ascii="Times New Roman"/>
          <w:sz w:val="24"/>
          <w:szCs w:val="24"/>
          <w:lang w:eastAsia="hr-HR"/>
        </w:rPr>
        <w:t>, Prološka 15, OIB: 63596456322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C81805" w:rsidP="00C81805" w:rsidR="00C81805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8B1D6D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7B8" w:rsidR="00A370FF">
      <w:pPr>
        <w:spacing w:lineRule="auto" w:line="240" w:after="0"/>
      </w:pPr>
      <w:r>
        <w:separator/>
      </w:r>
    </w:p>
  </w:endnote>
  <w:endnote w:id="0" w:type="continuationSeparator">
    <w:p w:rsidRDefault="000037B8" w:rsidR="00A370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7B8" w:rsidR="00A370FF">
      <w:pPr>
        <w:spacing w:lineRule="auto" w:line="240" w:after="0"/>
      </w:pPr>
      <w:r>
        <w:separator/>
      </w:r>
    </w:p>
  </w:footnote>
  <w:footnote w:id="0" w:type="continuationSeparator">
    <w:p w:rsidRDefault="000037B8" w:rsidR="00A370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0037B8">
      <w:rPr>
        <w:rFonts w:eastAsia="Times New Roman" w:hAnsi="Times New Roman" w:ascii="Times New Roman"/>
        <w:sz w:val="24"/>
        <w:szCs w:val="24"/>
        <w:lang w:eastAsia="hr-HR"/>
      </w:rPr>
      <w:t>936</w:t>
    </w:r>
    <w:r w:rsidR="003374CE">
      <w:rPr>
        <w:rFonts w:eastAsia="Times New Roman" w:hAnsi="Times New Roman" w:ascii="Times New Roman"/>
        <w:sz w:val="24"/>
        <w:szCs w:val="24"/>
        <w:lang w:eastAsia="hr-HR"/>
      </w:rPr>
      <w:t>/2016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0037B8">
      <w:rPr>
        <w:rFonts w:eastAsia="Times New Roman" w:hAnsi="Times New Roman" w:ascii="Times New Roman"/>
        <w:sz w:val="24"/>
        <w:szCs w:val="24"/>
        <w:lang w:eastAsia="hr-HR"/>
      </w:rPr>
      <w:t>20</w:t>
    </w:r>
  </w:p>
  <w:p w:rsidRDefault="008B1D6D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037B8"/>
    <w:rsid w:val="0008530D"/>
    <w:rsid w:val="001832E7"/>
    <w:rsid w:val="002C7497"/>
    <w:rsid w:val="003374CE"/>
    <w:rsid w:val="003B4C79"/>
    <w:rsid w:val="004901DF"/>
    <w:rsid w:val="004B3905"/>
    <w:rsid w:val="004D2225"/>
    <w:rsid w:val="0052527F"/>
    <w:rsid w:val="005A7C34"/>
    <w:rsid w:val="005D631A"/>
    <w:rsid w:val="0078096A"/>
    <w:rsid w:val="0079293D"/>
    <w:rsid w:val="008222BA"/>
    <w:rsid w:val="00826A99"/>
    <w:rsid w:val="00836FCC"/>
    <w:rsid w:val="008B1D6D"/>
    <w:rsid w:val="008D48A1"/>
    <w:rsid w:val="008E4A83"/>
    <w:rsid w:val="009863C1"/>
    <w:rsid w:val="009E1014"/>
    <w:rsid w:val="00A13D4B"/>
    <w:rsid w:val="00A35FF5"/>
    <w:rsid w:val="00A370FF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D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1D6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1D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1D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D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1D6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1D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1D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PAKOŠTANE d.o.o. za trgovinu, ugostiteljstvo i putnička agencija</izvorni_sadrzaj>
    <derivirana_varijabla naziv="DomainObject.Predmet.ProtustrankaFormated_1">  TAURUS PAKOŠTANE d.o.o. za trgovinu, ugostiteljstvo i putnička agencija</derivirana_varijabla>
  </DomainObject.Predmet.ProtustrankaFormated>
  <DomainObject.Predmet.ProtustrankaFormatedOIB>
    <izvorni_sadrzaj>  TAURUS PAKOŠTANE d.o.o. za trgovinu, ugostiteljstvo i putnička agencija, OIB 63596456322</izvorni_sadrzaj>
    <derivirana_varijabla naziv="DomainObject.Predmet.ProtustrankaFormatedOIB_1">  TAURUS PAKOŠTANE d.o.o. za trgovinu, ugostiteljstvo i putnička agencija, OIB 63596456322</derivirana_varijabla>
  </DomainObject.Predmet.ProtustrankaFormatedOIB>
  <DomainObject.Predmet.ProtustrankaFormatedWithAdress>
    <izvorni_sadrzaj> TAURUS PAKOŠTANE d.o.o. za trgovinu, ugostiteljstvo i putnička agencija, Prološka 15, 23210 Pakoštane</izvorni_sadrzaj>
    <derivirana_varijabla naziv="DomainObject.Predmet.ProtustrankaFormatedWithAdress_1"> TAURUS PAKOŠTANE d.o.o. za trgovinu, ugostiteljstvo i putnička agencija, Prološka 15, 23210 Pakoštane</derivirana_varijabla>
  </DomainObject.Predmet.ProtustrankaFormatedWithAdress>
  <DomainObject.Predmet.ProtustrankaFormatedWithAdressOIB>
    <izvorni_sadrzaj> TAURUS PAKOŠTANE d.o.o. za trgovinu, ugostiteljstvo i putnička agencija, OIB 63596456322, Prološka 15, 23210 Pakoštane</izvorni_sadrzaj>
    <derivirana_varijabla naziv="DomainObject.Predmet.ProtustrankaFormatedWithAdressOIB_1"> TAURUS PAKOŠTANE d.o.o. za trgovinu, ugostiteljstvo i putnička agencija, OIB 63596456322, Prološka 15, 23210 Pakoštane</derivirana_varijabla>
  </DomainObject.Predmet.ProtustrankaFormatedWithAdressOIB>
  <DomainObject.Predmet.ProtustrankaWithAdress>
    <izvorni_sadrzaj>TAURUS PAKOŠTANE d.o.o. za trgovinu, ugostiteljstvo i putnička agencija Prološka 15, 23210 Pakoštane</izvorni_sadrzaj>
    <derivirana_varijabla naziv="DomainObject.Predmet.ProtustrankaWithAdress_1">TAURUS PAKOŠTANE d.o.o. za trgovinu, ugostiteljstvo i putnička agencija Prološka 15, 23210 Pakoštane</derivirana_varijabla>
  </DomainObject.Predmet.ProtustrankaWithAdress>
  <DomainObject.Predmet.ProtustrankaWithAdressOIB>
    <izvorni_sadrzaj>TAURUS PAKOŠTANE d.o.o. za trgovinu, ugostiteljstvo i putnička agencija, OIB 63596456322, Prološka 15, 23210 Pakoštane</izvorni_sadrzaj>
    <derivirana_varijabla naziv="DomainObject.Predmet.ProtustrankaWithAdressOIB_1">TAURUS PAKOŠTANE d.o.o. za trgovinu, ugostiteljstvo i putnička agencija, OIB 63596456322, Prološka 15, 23210 Pakoštane</derivirana_varijabla>
  </DomainObject.Predmet.ProtustrankaWithAdressOIB>
  <DomainObject.Predmet.ProtustrankaNazivFormated>
    <izvorni_sadrzaj>TAURUS PAKOŠTANE d.o.o. za trgovinu, ugostiteljstvo i putnička agencija</izvorni_sadrzaj>
    <derivirana_varijabla naziv="DomainObject.Predmet.ProtustrankaNazivFormated_1">TAURUS PAKOŠTANE d.o.o. za trgovinu, ugostiteljstvo i putnička agencija</derivirana_varijabla>
  </DomainObject.Predmet.ProtustrankaNazivFormated>
  <DomainObject.Predmet.ProtustrankaNazivFormatedOIB>
    <izvorni_sadrzaj>TAURUS PAKOŠTANE d.o.o. za trgovinu, ugostiteljstvo i putnička agencija, OIB 63596456322</izvorni_sadrzaj>
    <derivirana_varijabla naziv="DomainObject.Predmet.ProtustrankaNazivFormatedOIB_1">TAURUS PAKOŠTANE d.o.o. za trgovinu, ugostiteljstvo i putnička agencija, OIB 63596456322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Nino Maksan</izvorni_sadrzaj>
    <derivirana_varijabla naziv="DomainObject.Predmet.StrankaFormated_1">  FINA; Nino Maksan</derivirana_varijabla>
  </DomainObject.Predmet.StrankaFormated>
  <DomainObject.Predmet.StrankaFormatedOIB>
    <izvorni_sadrzaj>  FINA, OIB 85821130368; Nino Maksan, OIB 85139413508</izvorni_sadrzaj>
    <derivirana_varijabla naziv="DomainObject.Predmet.StrankaFormatedOIB_1">  FINA, OIB 85821130368; Nino Maksan, OIB 85139413508</derivirana_varijabla>
  </DomainObject.Predmet.StrankaFormatedOIB>
  <DomainObject.Predmet.StrankaFormatedWithAdress>
    <izvorni_sadrzaj> FINA; Nino Maksan, Prološka 15, 23210 Pakoštane</izvorni_sadrzaj>
    <derivirana_varijabla naziv="DomainObject.Predmet.StrankaFormatedWithAdress_1"> FINA; Nino Maksan, Prološka 15, 23210 Pakoštane</derivirana_varijabla>
  </DomainObject.Predmet.StrankaFormatedWithAdress>
  <DomainObject.Predmet.StrankaFormatedWithAdressOIB>
    <izvorni_sadrzaj> FINA, OIB 85821130368; Nino Maksan, OIB 85139413508, Prološka 15, 23210 Pakoštane</izvorni_sadrzaj>
    <derivirana_varijabla naziv="DomainObject.Predmet.StrankaFormatedWithAdressOIB_1"> FINA, OIB 85821130368; Nino Maksan, OIB 85139413508, Prološka 15, 23210 Pakoštane</derivirana_varijabla>
  </DomainObject.Predmet.StrankaFormatedWithAdressOIB>
  <DomainObject.Predmet.StrankaWithAdress>
    <izvorni_sadrzaj>FINA ,Nino Maksan Prološka 15,23210 Pakoštane</izvorni_sadrzaj>
    <derivirana_varijabla naziv="DomainObject.Predmet.StrankaWithAdress_1">FINA ,Nino Maksan Prološka 15,23210 Pakoštane</derivirana_varijabla>
  </DomainObject.Predmet.StrankaWithAdress>
  <DomainObject.Predmet.StrankaWithAdressOIB>
    <izvorni_sadrzaj>FINA, OIB 85821130368,Nino Maksan, OIB 85139413508, Prološka 15,23210 Pakoštane</izvorni_sadrzaj>
    <derivirana_varijabla naziv="DomainObject.Predmet.StrankaWithAdressOIB_1">FINA, OIB 85821130368,Nino Maksan, OIB 85139413508, Prološka 15,23210 Pakoštane</derivirana_varijabla>
  </DomainObject.Predmet.StrankaWithAdressOIB>
  <DomainObject.Predmet.StrankaNazivFormated>
    <izvorni_sadrzaj>FINA,Nino Maksan</izvorni_sadrzaj>
    <derivirana_varijabla naziv="DomainObject.Predmet.StrankaNazivFormated_1">FINA,Nino Maksan</derivirana_varijabla>
  </DomainObject.Predmet.StrankaNazivFormated>
  <DomainObject.Predmet.StrankaNazivFormatedOIB>
    <izvorni_sadrzaj>FINA, OIB 85821130368,Nino Maksan, OIB 85139413508</izvorni_sadrzaj>
    <derivirana_varijabla naziv="DomainObject.Predmet.StrankaNazivFormatedOIB_1">FINA, OIB 85821130368,Nino Maksan, OIB 85139413508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Nino Maksan</item>
    </izvorni_sadrzaj>
    <derivirana_varijabla naziv="DomainObject.Predmet.StrankaListFormated_1">
      <item>FINA</item>
      <item>Nino Maksan</item>
    </derivirana_varijabla>
  </DomainObject.Predmet.StrankaListFormated>
  <DomainObject.Predmet.StrankaListFormatedOIB>
    <izvorni_sadrzaj>
      <item>FINA, OIB 85821130368</item>
      <item>Nino Maksan, OIB 85139413508</item>
    </izvorni_sadrzaj>
    <derivirana_varijabla naziv="DomainObject.Predmet.StrankaListFormatedOIB_1">
      <item>FINA, OIB 85821130368</item>
      <item>Nino Maksan, OIB 85139413508</item>
    </derivirana_varijabla>
  </DomainObject.Predmet.StrankaListFormatedOIB>
  <DomainObject.Predmet.StrankaListFormatedWithAdress>
    <izvorni_sadrzaj>
      <item>FINA</item>
      <item>Nino Maksan, Prološka 15, 23210 Pakoštane</item>
    </izvorni_sadrzaj>
    <derivirana_varijabla naziv="DomainObject.Predmet.StrankaListFormatedWithAdress_1">
      <item>FINA</item>
      <item>Nino Maksan, Prološka 15, 23210 Pakoštane</item>
    </derivirana_varijabla>
  </DomainObject.Predmet.StrankaListFormatedWithAdress>
  <DomainObject.Predmet.StrankaListFormatedWithAdressOIB>
    <izvorni_sadrzaj>
      <item>FINA, OIB 85821130368</item>
      <item>Nino Maksan, OIB 85139413508, Prološka 15, 23210 Pakoštane</item>
    </izvorni_sadrzaj>
    <derivirana_varijabla naziv="DomainObject.Predmet.StrankaListFormatedWithAdressOIB_1">
      <item>FINA, OIB 85821130368</item>
      <item>Nino Maksan, OIB 85139413508, Prološka 15, 23210 Pakoštane</item>
    </derivirana_varijabla>
  </DomainObject.Predmet.StrankaListFormatedWithAdressOIB>
  <DomainObject.Predmet.StrankaListNazivFormated>
    <izvorni_sadrzaj>
      <item>FINA</item>
      <item>Nino Maksan</item>
    </izvorni_sadrzaj>
    <derivirana_varijabla naziv="DomainObject.Predmet.StrankaListNazivFormated_1">
      <item>FINA</item>
      <item>Nino Maksan</item>
    </derivirana_varijabla>
  </DomainObject.Predmet.StrankaListNazivFormated>
  <DomainObject.Predmet.StrankaListNazivFormatedOIB>
    <izvorni_sadrzaj>
      <item>FINA, OIB 85821130368</item>
      <item>Nino Maksan, OIB 85139413508</item>
    </izvorni_sadrzaj>
    <derivirana_varijabla naziv="DomainObject.Predmet.StrankaListNazivFormatedOIB_1">
      <item>FINA, OIB 85821130368</item>
      <item>Nino Maksan, OIB 85139413508</item>
    </derivirana_varijabla>
  </DomainObject.Predmet.StrankaListNazivFormatedOIB>
  <DomainObject.Predmet.ProtuStrankaListFormated>
    <izvorni_sadrzaj>
      <item>TAURUS PAKOŠTANE d.o.o. za trgovinu, ugostiteljstvo i putnička agencija</item>
    </izvorni_sadrzaj>
    <derivirana_varijabla naziv="DomainObject.Predmet.ProtuStrankaListFormated_1">
      <item>TAURUS PAKOŠTANE d.o.o. za trgovinu, ugostiteljstvo i putnička agencija</item>
    </derivirana_varijabla>
  </DomainObject.Predmet.ProtuStrankaListFormated>
  <DomainObject.Predmet.ProtuStrankaListFormatedOIB>
    <izvorni_sadrzaj>
      <item>TAURUS PAKOŠTANE d.o.o. za trgovinu, ugostiteljstvo i putnička agencija, OIB 63596456322</item>
    </izvorni_sadrzaj>
    <derivirana_varijabla naziv="DomainObject.Predmet.ProtuStrankaListFormatedOIB_1">
      <item>TAURUS PAKOŠTANE d.o.o. za trgovinu, ugostiteljstvo i putnička agencija, OIB 63596456322</item>
    </derivirana_varijabla>
  </DomainObject.Predmet.ProtuStrankaListFormatedOIB>
  <DomainObject.Predmet.ProtuStrankaListFormatedWithAdress>
    <izvorni_sadrzaj>
      <item>TAURUS PAKOŠTANE d.o.o. za trgovinu, ugostiteljstvo i putnička agencija, Prološka 15, 23210 Pakoštane</item>
    </izvorni_sadrzaj>
    <derivirana_varijabla naziv="DomainObject.Predmet.ProtuStrankaListFormatedWithAdress_1">
      <item>TAURUS PAKOŠTANE d.o.o. za trgovinu, ugostiteljstvo i putnička agencija, Prološka 15, 23210 Pakoštane</item>
    </derivirana_varijabla>
  </DomainObject.Predmet.ProtuStrankaListFormatedWithAdress>
  <DomainObject.Predmet.ProtuStrankaListFormatedWithAdressOIB>
    <izvorni_sadrzaj>
      <item>TAURUS PAKOŠTANE d.o.o. za trgovinu, ugostiteljstvo i putnička agencija, OIB 63596456322, Prološka 15, 23210 Pakoštane</item>
    </izvorni_sadrzaj>
    <derivirana_varijabla naziv="DomainObject.Predmet.ProtuStrankaListFormatedWithAdressOIB_1">
      <item>TAURUS PAKOŠTANE d.o.o. za trgovinu, ugostiteljstvo i putnička agencija, OIB 63596456322, Prološka 15, 23210 Pakoštane</item>
    </derivirana_varijabla>
  </DomainObject.Predmet.ProtuStrankaListFormatedWithAdressOIB>
  <DomainObject.Predmet.ProtuStrankaListNazivFormated>
    <izvorni_sadrzaj>
      <item>TAURUS PAKOŠTANE d.o.o. za trgovinu, ugostiteljstvo i putnička agencija</item>
    </izvorni_sadrzaj>
    <derivirana_varijabla naziv="DomainObject.Predmet.ProtuStrankaListNazivFormated_1">
      <item>TAURUS PAKOŠTANE d.o.o. za trgovinu, ugostiteljstvo i putnička agencija</item>
    </derivirana_varijabla>
  </DomainObject.Predmet.ProtuStrankaListNazivFormated>
  <DomainObject.Predmet.ProtuStrankaListNazivFormatedOIB>
    <izvorni_sadrzaj>
      <item>TAURUS PAKOŠTANE d.o.o. za trgovinu, ugostiteljstvo i putnička agencija, OIB 63596456322</item>
    </izvorni_sadrzaj>
    <derivirana_varijabla naziv="DomainObject.Predmet.ProtuStrankaListNazivFormatedOIB_1">
      <item>TAURUS PAKOŠTANE d.o.o. za trgovinu, ugostiteljstvo i putnička agencija, OIB 63596456322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TAURUS PAKOŠTANE d.o.o. za trgovinu, ugostiteljstvo i putnička agencija</izvorni_sadrzaj>
    <derivirana_varijabla naziv="DomainObject.Predmet.ProtustrankaIDrugi_1">TAURUS PAKOŠTANE d.o.o. za trgovinu, ugostiteljstvo i putnička agencija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TAURUS PAKOŠTANE d.o.o. za trgovinu, ugostiteljstvo i putnička agencija, OIB 63596456322, Prološka 15, 23210 Pakoštane</izvorni_sadrzaj>
    <derivirana_varijabla naziv="DomainObject.Predmet.ProtustrankaIDrugiAdressOIB_1">TAURUS PAKOŠTANE d.o.o. za trgovinu, ugostiteljstvo i putnička agencija, OIB 63596456322,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TAURUS PAKOŠTANE d.o.o. za trgovinu, ugostiteljstvo i putnička agencija</item>
      <item>FINA</item>
      <item>Nino Maksan</item>
    </izvorni_sadrzaj>
    <derivirana_varijabla naziv="DomainObject.Predmet.SudioniciListNaziv_1">
      <item>TAURUS PAKOŠTANE d.o.o. za trgovinu, ugostiteljstvo i putnička agencija</item>
      <item>FINA</item>
      <item>Nino Maksan</item>
    </derivirana_varijabla>
  </DomainObject.Predmet.SudioniciListNaziv>
  <DomainObject.Predmet.SudioniciListAdressOIB>
    <izvorni_sadrzaj>
      <item>TAURUS PAKOŠTANE d.o.o. za trgovinu, ugostiteljstvo i putnička agencija, OIB 63596456322, Prološka 15,23210 Pakoštane</item>
      <item>FINA, OIB 85821130368</item>
      <item>Nino Maksan, OIB 85139413508, Prološka 15,23210 Pakoštane</item>
    </izvorni_sadrzaj>
    <derivirana_varijabla naziv="DomainObject.Predmet.SudioniciListAdressOIB_1">
      <item>TAURUS PAKOŠTANE d.o.o. za trgovinu, ugostiteljstvo i putnička agencija, OIB 63596456322, Prološka 15,23210 Pakoštane</item>
      <item>FINA, OIB 85821130368</item>
      <item>Nino Maksan, OIB 85139413508, Prološka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63596456322</item>
      <item>, OIB 85821130368</item>
      <item>, OIB 85139413508</item>
    </izvorni_sadrzaj>
    <derivirana_varijabla naziv="DomainObject.Predmet.SudioniciListNazivOIB_1">
      <item>, OIB 63596456322</item>
      <item>, OIB 85821130368</item>
      <item>, OIB 85139413508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885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2018-02-23T09:35:00Z</dcterms:created>
  <dc:creator>Tina Grgas</dc:creator>
  <cp:lastModifiedBy>Martina Kalmeta</cp:lastModifiedBy>
  <cp:lastPrinted>2018-02-23T09:34:00Z</cp:lastPrinted>
  <dcterms:modified xmlns:xsi="http://www.w3.org/2001/XMLSchema-instance" xsi:type="dcterms:W3CDTF">2018-02-23T09:58:00Z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(St-936-16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