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6ceb" w14:paraId="ad56ce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7/St-267</w:t>
      </w:r>
      <w:r w:rsidR="00996B65">
        <w:rPr>
          <w:b/>
        </w:rPr>
        <w:t>4</w:t>
      </w:r>
      <w:r w:rsidR="008D1B0D" w:rsidRPr="008D1B0D">
        <w:rPr>
          <w:b/>
        </w:rPr>
        <w:t>/2016-</w:t>
      </w:r>
      <w:r w:rsidR="00DA3704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996B65" w:rsidRPr="00996B65">
        <w:t>TRATOM jednostavno društvo s ograničenom odgovornošću za graditeljstvo, projektiranje i usluge, skraćena tvrtka: TRATOM j.d.o.o., Samobor, Janka Draškovića 25 B, OIB: 66927395822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DA3704">
        <w:t>9</w:t>
      </w:r>
      <w:r w:rsidR="00CA613B">
        <w:t xml:space="preserve">. </w:t>
      </w:r>
      <w:r w:rsidR="00DA3704">
        <w:t>siječnj</w:t>
      </w:r>
      <w:r w:rsidR="001C2E92">
        <w:t>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96B65" w:rsidRPr="00996B65">
        <w:t>TRATOM jednostavno društvo s ograničenom odgovornošću za graditeljstvo, projektiranje i usluge, skraćena tvrtka: TRATOM j.d.o.o., Samobor, Janka Draškovića 25 B, OIB: 66927395822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BA72E4">
        <w:t>David Jakovljević iz Sesveta</w:t>
      </w:r>
      <w:r w:rsidR="00CA613B" w:rsidRPr="00CA613B">
        <w:t xml:space="preserve">, </w:t>
      </w:r>
      <w:r w:rsidR="00BA72E4">
        <w:t>Kašinska 7</w:t>
      </w:r>
      <w:r w:rsidR="00CA613B" w:rsidRPr="00CA613B">
        <w:t xml:space="preserve">, OIB: </w:t>
      </w:r>
      <w:r w:rsidR="00BA72E4">
        <w:t>63014812654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FE748A" w:rsidRPr="00FE748A">
        <w:t>TRATOM jednostavno društvo s ograničenom odgovornošću za graditeljstvo, projektiranje i usluge, skraćena tvrtka: TRATOM j.d.o.o., Samobor, Janka Draškovića 25 B, OIB: 66927395822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DA3704" w:rsidP="00DA3704" w:rsidR="00DA3704" w:rsidRPr="00DA3704">
      <w:pPr>
        <w:ind w:firstLine="1440"/>
        <w:jc w:val="right"/>
      </w:pPr>
      <w:r w:rsidRPr="00DA3704">
        <w:rPr>
          <w:b/>
        </w:rPr>
        <w:lastRenderedPageBreak/>
        <w:t>Broj: 7/St-267</w:t>
      </w:r>
      <w:r w:rsidR="00996B65">
        <w:rPr>
          <w:b/>
        </w:rPr>
        <w:t>4</w:t>
      </w:r>
      <w:r w:rsidRPr="00DA3704">
        <w:rPr>
          <w:b/>
        </w:rPr>
        <w:t>/2016-4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96B65" w:rsidRPr="00996B65">
        <w:t>TRATOM jednostavno društvo s ograničenom odgovornošću za graditeljstvo, projektiranje i usluge, skraćena tvrtka: TRATOM j.d.o.o., Samobor, Janka Draškovića 25 B, OIB: 66927395822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996B65">
        <w:t>59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A3704">
        <w:t>08</w:t>
      </w:r>
      <w:r w:rsidR="00654824">
        <w:t xml:space="preserve">. </w:t>
      </w:r>
      <w:r w:rsidR="00DA3704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DA3704">
        <w:t>9</w:t>
      </w:r>
      <w:r w:rsidR="00CA613B">
        <w:t xml:space="preserve">. </w:t>
      </w:r>
      <w:r w:rsidR="00DA3704">
        <w:t>siječnja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   </w:t>
      </w: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05A" w:rsidR="005D705A">
      <w:r>
        <w:separator/>
      </w:r>
    </w:p>
  </w:endnote>
  <w:endnote w:id="0" w:type="continuationSeparator">
    <w:p w:rsidRDefault="005D705A" w:rsidR="005D7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05A" w:rsidR="005D705A">
      <w:r>
        <w:separator/>
      </w:r>
    </w:p>
  </w:footnote>
  <w:footnote w:id="0" w:type="continuationSeparator">
    <w:p w:rsidRDefault="005D705A" w:rsidR="005D7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3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7AFE"/>
    <w:rsid w:val="001E1715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613B"/>
    <w:rsid w:val="00CA7D00"/>
    <w:rsid w:val="00CB2040"/>
    <w:rsid w:val="00CB2351"/>
    <w:rsid w:val="00CD1276"/>
    <w:rsid w:val="00CD466F"/>
    <w:rsid w:val="00D22AF4"/>
    <w:rsid w:val="00D24F05"/>
    <w:rsid w:val="00D25023"/>
    <w:rsid w:val="00D25655"/>
    <w:rsid w:val="00D66FB6"/>
    <w:rsid w:val="00D80405"/>
    <w:rsid w:val="00DA3704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3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3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3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3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3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3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3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3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2674</izvorni_sadrzaj>
    <derivirana_varijabla naziv="DomainObject.Predmet.Broj_1">2674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Zs-a</izvorni_sadrzaj>
    <derivirana_varijabla naziv="DomainObject.Predmet.Opis_1">Članak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St-2674/2016</izvorni_sadrzaj>
    <derivirana_varijabla naziv="DomainObject.Predmet.OznakaBroj_1">St-2674/2016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TRATOM jednostavno društvo s ograničenom odgovornošću za graditeljstvo, projektiranje i usluge</izvorni_sadrzaj>
    <derivirana_varijabla naziv="DomainObject.Predmet.ProtustrankaFormated_1">  TRATOM jednostavno društvo s ograničenom odgovornošću za graditeljstvo, projektiranje i usluge</derivirana_varijabla>
  </DomainObject.Predmet.ProtustrankaFormated>
  <DomainObject.Predmet.ProtustrankaFormatedOIB>
    <izvorni_sadrzaj>  TRATOM jednostavno društvo s ograničenom odgovornošću za graditeljstvo, projektiranje i usluge, OIB 66927395822</izvorni_sadrzaj>
    <derivirana_varijabla naziv="DomainObject.Predmet.ProtustrankaFormatedOIB_1">  TRATOM jednostavno društvo s ograničenom odgovornošću za graditeljstvo, projektiranje i usluge, OIB 66927395822</derivirana_varijabla>
  </DomainObject.Predmet.ProtustrankaFormatedOIB>
  <DomainObject.Predmet.ProtustrankaFormatedWithAdress>
    <izvorni_sadrzaj> TRATOM jednostavno društvo s ograničenom odgovornošću za graditeljstvo, projektiranje i usluge, Janka Draškovića 25 B, 10430 Samobor</izvorni_sadrzaj>
    <derivirana_varijabla naziv="DomainObject.Predmet.ProtustrankaFormatedWithAdress_1"> TRATOM jednostavno društvo s ograničenom odgovornošću za graditeljstvo, projektiranje i usluge, Janka Draškovića 25 B, 10430 Samobor</derivirana_varijabla>
  </DomainObject.Predmet.ProtustrankaFormatedWithAdress>
  <DomainObject.Predmet.ProtustrankaFormatedWithAdressOIB>
    <izvorni_sadrzaj> TRATOM jednostavno društvo s ograničenom odgovornošću za graditeljstvo, projektiranje i usluge, OIB 66927395822, Janka Draškovića 25 B, 10430 Samobor</izvorni_sadrzaj>
    <derivirana_varijabla naziv="DomainObject.Predmet.ProtustrankaFormatedWithAdressOIB_1"> TRATOM jednostavno društvo s ograničenom odgovornošću za graditeljstvo, projektiranje i usluge, OIB 66927395822, Janka Draškovića 25 B, 10430 Samobor</derivirana_varijabla>
  </DomainObject.Predmet.ProtustrankaFormatedWithAdressOIB>
  <DomainObject.Predmet.ProtustrankaWithAdress>
    <izvorni_sadrzaj>TRATOM jednostavno društvo s ograničenom odgovornošću za graditeljstvo, projektiranje i usluge Janka Draškovića 25 B, 10430 Samobor</izvorni_sadrzaj>
    <derivirana_varijabla naziv="DomainObject.Predmet.ProtustrankaWithAdress_1">TRATOM jednostavno društvo s ograničenom odgovornošću za graditeljstvo, projektiranje i usluge Janka Draškovića 25 B, 10430 Samobor</derivirana_varijabla>
  </DomainObject.Predmet.ProtustrankaWithAdress>
  <DomainObject.Predmet.ProtustrankaWithAdressOIB>
    <izvorni_sadrzaj>TRATOM jednostavno društvo s ograničenom odgovornošću za graditeljstvo, projektiranje i usluge, OIB 66927395822, Janka Draškovića 25 B, 10430 Samobor</izvorni_sadrzaj>
    <derivirana_varijabla naziv="DomainObject.Predmet.ProtustrankaWithAdressOIB_1">TRATOM jednostavno društvo s ograničenom odgovornošću za graditeljstvo, projektiranje i usluge, OIB 66927395822, Janka Draškovića 25 B, 10430 Samobor</derivirana_varijabla>
  </DomainObject.Predmet.ProtustrankaWithAdressOIB>
  <DomainObject.Predmet.ProtustrankaNazivFormated>
    <izvorni_sadrzaj>TRATOM jednostavno društvo s ograničenom odgovornošću za graditeljstvo, projektiranje i usluge</izvorni_sadrzaj>
    <derivirana_varijabla naziv="DomainObject.Predmet.ProtustrankaNazivFormated_1">TRATOM jednostavno društvo s ograničenom odgovornošću za graditeljstvo, projektiranje i usluge</derivirana_varijabla>
  </DomainObject.Predmet.ProtustrankaNazivFormated>
  <DomainObject.Predmet.ProtustrankaNazivFormatedOIB>
    <izvorni_sadrzaj>TRATOM jednostavno društvo s ograničenom odgovornošću za graditeljstvo, projektiranje i usluge, OIB 66927395822</izvorni_sadrzaj>
    <derivirana_varijabla naziv="DomainObject.Predmet.ProtustrankaNazivFormatedOIB_1">TRATOM jednostavno društvo s ograničenom odgovornošću za graditeljstvo, projektiranje i usluge, OIB 66927395822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7938.66</izvorni_sadrzaj>
    <derivirana_varijabla naziv="DomainObject.Predmet.TrenutnaVrijednost_1">7938.66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TRATOM jednostavno društvo s ograničenom odgovornošću za graditeljstvo, projektiranje i usluge</item>
    </izvorni_sadrzaj>
    <derivirana_varijabla naziv="DomainObject.Predmet.ProtuStrankaListFormated_1">
      <item>TRATOM jednostavno društvo s ograničenom odgovornošću za graditeljstvo, projektiranje i usluge</item>
    </derivirana_varijabla>
  </DomainObject.Predmet.ProtuStrankaListFormated>
  <DomainObject.Predmet.ProtuStrankaListFormatedOIB>
    <izvorni_sadrzaj>
      <item>TRATOM jednostavno društvo s ograničenom odgovornošću za graditeljstvo, projektiranje i usluge, OIB 66927395822</item>
    </izvorni_sadrzaj>
    <derivirana_varijabla naziv="DomainObject.Predmet.ProtuStrankaListFormatedOIB_1">
      <item>TRATOM jednostavno društvo s ograničenom odgovornošću za graditeljstvo, projektiranje i usluge, OIB 66927395822</item>
    </derivirana_varijabla>
  </DomainObject.Predmet.ProtuStrankaListFormatedOIB>
  <DomainObject.Predmet.ProtuStrankaListFormatedWithAdress>
    <izvorni_sadrzaj>
      <item>TRATOM jednostavno društvo s ograničenom odgovornošću za graditeljstvo, projektiranje i usluge, Janka Draškovića 25 B, 10430 Samobor</item>
    </izvorni_sadrzaj>
    <derivirana_varijabla naziv="DomainObject.Predmet.ProtuStrankaListFormatedWithAdress_1">
      <item>TRATOM jednostavno društvo s ograničenom odgovornošću za graditeljstvo, projektiranje i usluge, Janka Draškovića 25 B, 10430 Samobor</item>
    </derivirana_varijabla>
  </DomainObject.Predmet.ProtuStrankaListFormatedWithAdress>
  <DomainObject.Predmet.ProtuStrankaListFormatedWithAdressOIB>
    <izvorni_sadrzaj>
      <item>TRATOM jednostavno društvo s ograničenom odgovornošću za graditeljstvo, projektiranje i usluge, OIB 66927395822, Janka Draškovića 25 B, 10430 Samobor</item>
    </izvorni_sadrzaj>
    <derivirana_varijabla naziv="DomainObject.Predmet.ProtuStrankaListFormatedWithAdressOIB_1">
      <item>TRATOM jednostavno društvo s ograničenom odgovornošću za graditeljstvo, projektiranje i usluge, OIB 66927395822, Janka Draškovića 25 B, 10430 Samobor</item>
    </derivirana_varijabla>
  </DomainObject.Predmet.ProtuStrankaListFormatedWithAdressOIB>
  <DomainObject.Predmet.ProtuStrankaListNazivFormated>
    <izvorni_sadrzaj>
      <item>TRATOM jednostavno društvo s ograničenom odgovornošću za graditeljstvo, projektiranje i usluge</item>
    </izvorni_sadrzaj>
    <derivirana_varijabla naziv="DomainObject.Predmet.ProtuStrankaListNazivFormated_1">
      <item>TRATOM jednostavno društvo s ograničenom odgovornošću za graditeljstvo, projektiranje i usluge</item>
    </derivirana_varijabla>
  </DomainObject.Predmet.ProtuStrankaListNazivFormated>
  <DomainObject.Predmet.ProtuStrankaListNazivFormatedOIB>
    <izvorni_sadrzaj>
      <item>TRATOM jednostavno društvo s ograničenom odgovornošću za graditeljstvo, projektiranje i usluge, OIB 66927395822</item>
    </izvorni_sadrzaj>
    <derivirana_varijabla naziv="DomainObject.Predmet.ProtuStrankaListNazivFormatedOIB_1">
      <item>TRATOM jednostavno društvo s ograničenom odgovornošću za graditeljstvo, projektiranje i usluge, OIB 66927395822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TRATOM jednostavno društvo s ograničenom odgovornošću za graditeljstvo, projektiranje i usluge</izvorni_sadrzaj>
    <derivirana_varijabla naziv="DomainObject.Predmet.ProtustrankaIDrugi_1">TRATOM jednostavno društvo s ograničenom odgovornošću za graditeljstvo, projektiranje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TRATOM jednostavno društvo s ograničenom odgovornošću za graditeljstvo, projektiranje i usluge, OIB 66927395822, Janka Draškovića 25 B, 10430 Samobor</izvorni_sadrzaj>
    <derivirana_varijabla naziv="DomainObject.Predmet.ProtustrankaIDrugiAdressOIB_1">TRATOM jednostavno društvo s ograničenom odgovornošću za graditeljstvo, projektiranje i usluge, OIB 66927395822, Janka Draškovića 25 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TRATOM jednostavno društvo s ograničenom odgovornošću za graditeljstvo, projektiranje i usluge</item>
      <item>FINA Regionalni centar Zagreb</item>
    </izvorni_sadrzaj>
    <derivirana_varijabla naziv="DomainObject.Predmet.SudioniciListNaziv_1">
      <item>TRATOM jednostavno društvo s ograničenom odgovornošću za graditeljstvo, projektiranje i usluge</item>
      <item>FINA Regionalni centar Zagreb</item>
    </derivirana_varijabla>
  </DomainObject.Predmet.SudioniciListNaziv>
  <DomainObject.Predmet.SudioniciListAdressOIB>
    <izvorni_sadrzaj>
      <item>TRATOM jednostavno društvo s ograničenom odgovornošću za graditeljstvo, projektiranje i usluge, OIB 66927395822, Janka Draškovića 25 B,10430 Samobor</item>
      <item>FINA Regionalni centar Zagreb, OIB 85821130368, Trg svibanjskih žrtava 1995. br. 1,10000 Zagreb</item>
    </izvorni_sadrzaj>
    <derivirana_varijabla naziv="DomainObject.Predmet.SudioniciListAdressOIB_1">
      <item>TRATOM jednostavno društvo s ograničenom odgovornošću za graditeljstvo, projektiranje i usluge, OIB 66927395822, Janka Draškovića 25 B,10430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66927395822</item>
      <item>, OIB 85821130368</item>
    </izvorni_sadrzaj>
    <derivirana_varijabla naziv="DomainObject.Predmet.SudioniciListNazivOIB_1">
      <item>, OIB 66927395822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FB711-6F89-477F-9053-D2D881636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825</properties:Words>
  <properties:Characters>4734</properties:Characters>
  <properties:Lines>113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2017-01-19T10:26:00Z</dcterms:created>
  <dc:creator>alet</dc:creator>
  <cp:lastModifiedBy>wsadmin</cp:lastModifiedBy>
  <cp:lastPrinted>2017-01-19T10:56:00Z</cp:lastPrinted>
  <dcterms:modified xmlns:xsi="http://www.w3.org/2001/XMLSchema-instance" xsi:type="dcterms:W3CDTF">2017-01-19T10:58:00Z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