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9568" w14:paraId="93b9568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EE5C44" w:rsidRPr="00552F4F">
        <w:t>12</w:t>
      </w:r>
      <w:r w:rsidR="00EB6155" w:rsidRPr="00552F4F">
        <w:t>80</w:t>
      </w:r>
      <w:r w:rsidR="00D73DB7" w:rsidRPr="00552F4F">
        <w:t>/16-</w:t>
      </w:r>
      <w:r w:rsidR="00EB6155" w:rsidRPr="00552F4F">
        <w:t>5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FF62AF" w:rsidRPr="00552F4F">
        <w:rPr>
          <w:b/>
        </w:rPr>
        <w:t xml:space="preserve">SLAVON d.o.o., Kate </w:t>
      </w:r>
      <w:proofErr w:type="spellStart"/>
      <w:r w:rsidR="00FF62AF" w:rsidRPr="00552F4F">
        <w:rPr>
          <w:b/>
        </w:rPr>
        <w:t>Dumbović</w:t>
      </w:r>
      <w:proofErr w:type="spellEnd"/>
      <w:r w:rsidR="00FF62AF" w:rsidRPr="00552F4F">
        <w:rPr>
          <w:b/>
        </w:rPr>
        <w:t xml:space="preserve"> 20, Zagreb, MBS: 080440710, OIB: 43617782486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7272CA" w:rsidRPr="00552F4F">
        <w:t>3</w:t>
      </w:r>
      <w:r w:rsidR="00204EAF" w:rsidRPr="00552F4F">
        <w:t xml:space="preserve">. </w:t>
      </w:r>
      <w:r w:rsidR="00D830A2" w:rsidRPr="00552F4F">
        <w:t>kolovoza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FF62AF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FF62AF" w:rsidRPr="00552F4F">
        <w:t xml:space="preserve">SLAVON d.o.o., Kate </w:t>
      </w:r>
      <w:proofErr w:type="spellStart"/>
      <w:r w:rsidR="00FF62AF" w:rsidRPr="00552F4F">
        <w:t>Dumbović</w:t>
      </w:r>
      <w:proofErr w:type="spellEnd"/>
      <w:r w:rsidR="00FF62AF" w:rsidRPr="00552F4F">
        <w:t xml:space="preserve"> 20, Zagreb, MBS: 080440710, OIB: 43617782486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552F4F">
      <w:pPr>
        <w:pStyle w:val="Odlomakpopisa"/>
        <w:numPr>
          <w:ilvl w:val="0"/>
          <w:numId w:val="5"/>
        </w:numPr>
        <w:jc w:val="both"/>
      </w:pPr>
      <w:r w:rsidRPr="00552F4F">
        <w:t xml:space="preserve">Za stečajnog upravitelja imenuje se </w:t>
      </w:r>
      <w:r w:rsidR="00D53934" w:rsidRPr="00552F4F">
        <w:t xml:space="preserve">Krešimir </w:t>
      </w:r>
      <w:proofErr w:type="spellStart"/>
      <w:r w:rsidR="00D53934" w:rsidRPr="00552F4F">
        <w:t>Maretić</w:t>
      </w:r>
      <w:proofErr w:type="spellEnd"/>
      <w:r w:rsidR="00D53934" w:rsidRPr="00552F4F">
        <w:t>, Zagreb, Šimuna Starčevića 7, OIB: 66108961276</w:t>
      </w:r>
      <w:r w:rsidR="00D220FE" w:rsidRPr="00552F4F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FF62AF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FF62AF" w:rsidRPr="00552F4F">
        <w:t xml:space="preserve">SLAVON d.o.o., Kate </w:t>
      </w:r>
      <w:proofErr w:type="spellStart"/>
      <w:r w:rsidR="00FF62AF" w:rsidRPr="00552F4F">
        <w:t>Dumbović</w:t>
      </w:r>
      <w:proofErr w:type="spellEnd"/>
      <w:r w:rsidR="00FF62AF" w:rsidRPr="00552F4F">
        <w:t xml:space="preserve"> 20, Zagreb, MBS: 080440710, OIB: 43617782486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065487" w:rsidRPr="00552F4F">
        <w:t>04. ožujka</w:t>
      </w:r>
      <w:r w:rsidRPr="00552F4F">
        <w:rPr>
          <w:b/>
        </w:rPr>
        <w:t xml:space="preserve"> </w:t>
      </w:r>
      <w:r w:rsidRPr="00552F4F">
        <w:t xml:space="preserve">2016. dostavila Trgovačkom sudu u Zagrebu zahtjev za provedbu skraćenog stečajnog postupka nad dužnikom </w:t>
      </w:r>
      <w:r w:rsidR="00B947F3" w:rsidRPr="00552F4F">
        <w:t xml:space="preserve">SLAVON d.o.o., Kate </w:t>
      </w:r>
      <w:proofErr w:type="spellStart"/>
      <w:r w:rsidR="00B947F3" w:rsidRPr="00552F4F">
        <w:t>Dumbović</w:t>
      </w:r>
      <w:proofErr w:type="spellEnd"/>
      <w:r w:rsidR="00B947F3" w:rsidRPr="00552F4F">
        <w:t xml:space="preserve"> 20, Zagreb, MBS: 080440710, OIB: 43617782486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D54022" w:rsidR="008C4A50" w:rsidRPr="00552F4F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552F4F">
      <w:pPr>
        <w:ind w:firstLine="720"/>
        <w:jc w:val="both"/>
      </w:pPr>
    </w:p>
    <w:p w:rsidRDefault="00313E0B" w:rsidP="00D54022" w:rsidR="00313E0B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E46F67" w:rsidRPr="00552F4F">
        <w:t>3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9D1C07" w:rsidRPr="00552F4F">
        <w:t>12</w:t>
      </w:r>
      <w:r w:rsidR="00EB6155" w:rsidRPr="00552F4F">
        <w:t>80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7272CA" w:rsidRPr="00552F4F">
        <w:t>3</w:t>
      </w:r>
      <w:r w:rsidR="00F615E4" w:rsidRPr="00552F4F">
        <w:t xml:space="preserve">. </w:t>
      </w:r>
      <w:r w:rsidR="0023378A" w:rsidRPr="00552F4F">
        <w:t>kolovoza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 xml:space="preserve">K </w:t>
      </w:r>
      <w:r w:rsidR="005C581A" w:rsidRPr="00552F4F">
        <w:t>20</w:t>
      </w:r>
      <w:r w:rsidRPr="00552F4F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94B" w:rsidP="00FD0D3C" w:rsidR="001A694B">
      <w:r>
        <w:separator/>
      </w:r>
    </w:p>
  </w:endnote>
  <w:endnote w:id="0" w:type="continuationSeparator">
    <w:p w:rsidRDefault="001A694B" w:rsidP="00FD0D3C" w:rsidR="001A6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94B" w:rsidP="00FD0D3C" w:rsidR="001A694B">
      <w:r>
        <w:separator/>
      </w:r>
    </w:p>
  </w:footnote>
  <w:footnote w:id="0" w:type="continuationSeparator">
    <w:p w:rsidRDefault="001A694B" w:rsidP="00FD0D3C" w:rsidR="001A69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94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A73D24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EE5C44">
      <w:t>12</w:t>
    </w:r>
    <w:r w:rsidR="00EB6155">
      <w:t>80</w:t>
    </w:r>
    <w:r w:rsidR="00C01129" w:rsidRPr="001710FA">
      <w:t>/16-</w:t>
    </w:r>
    <w:r w:rsidR="00EB6155">
      <w:t>5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A694B"/>
    <w:rsid w:val="001B7A8B"/>
    <w:rsid w:val="00200BAC"/>
    <w:rsid w:val="00204EAF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752E"/>
    <w:rsid w:val="00A35140"/>
    <w:rsid w:val="00A353A4"/>
    <w:rsid w:val="00A579DC"/>
    <w:rsid w:val="00A73D24"/>
    <w:rsid w:val="00A93359"/>
    <w:rsid w:val="00A94EE7"/>
    <w:rsid w:val="00A97A22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8265C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D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D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 d.o.o.</izvorni_sadrzaj>
    <derivirana_varijabla naziv="DomainObject.Predmet.ProtustrankaFormated_1">  SLAVON d.o.o.</derivirana_varijabla>
  </DomainObject.Predmet.ProtustrankaFormated>
  <DomainObject.Predmet.ProtustrankaFormatedOIB>
    <izvorni_sadrzaj>  SLAVON d.o.o., OIB 43617782486</izvorni_sadrzaj>
    <derivirana_varijabla naziv="DomainObject.Predmet.ProtustrankaFormatedOIB_1">  SLAVON d.o.o., OIB 43617782486</derivirana_varijabla>
  </DomainObject.Predmet.ProtustrankaFormatedOIB>
  <DomainObject.Predmet.ProtustrankaFormatedWithAdress>
    <izvorni_sadrzaj> SLAVON d.o.o., Kate Dumbović 20, 10000 Zagreb</izvorni_sadrzaj>
    <derivirana_varijabla naziv="DomainObject.Predmet.ProtustrankaFormatedWithAdress_1"> SLAVON d.o.o., Kate Dumbović 20, 10000 Zagreb</derivirana_varijabla>
  </DomainObject.Predmet.ProtustrankaFormatedWithAdress>
  <DomainObject.Predmet.ProtustrankaFormatedWithAdressOIB>
    <izvorni_sadrzaj> SLAVON d.o.o., OIB 43617782486, Kate Dumbović 20, 10000 Zagreb</izvorni_sadrzaj>
    <derivirana_varijabla naziv="DomainObject.Predmet.ProtustrankaFormatedWithAdressOIB_1"> SLAVON d.o.o., OIB 43617782486, Kate Dumbović 20, 10000 Zagreb</derivirana_varijabla>
  </DomainObject.Predmet.ProtustrankaFormatedWithAdressOIB>
  <DomainObject.Predmet.ProtustrankaWithAdress>
    <izvorni_sadrzaj>SLAVON d.o.o. Kate Dumbović 20, 10000 Zagreb</izvorni_sadrzaj>
    <derivirana_varijabla naziv="DomainObject.Predmet.ProtustrankaWithAdress_1">SLAVON d.o.o. Kate Dumbović 20, 10000 Zagreb</derivirana_varijabla>
  </DomainObject.Predmet.ProtustrankaWithAdress>
  <DomainObject.Predmet.ProtustrankaWithAdressOIB>
    <izvorni_sadrzaj>SLAVON d.o.o., OIB 43617782486, Kate Dumbović 20, 10000 Zagreb</izvorni_sadrzaj>
    <derivirana_varijabla naziv="DomainObject.Predmet.ProtustrankaWithAdressOIB_1">SLAVON d.o.o., OIB 43617782486, Kate Dumbović 20, 10000 Zagreb</derivirana_varijabla>
  </DomainObject.Predmet.ProtustrankaWithAdressOIB>
  <DomainObject.Predmet.ProtustrankaNazivFormated>
    <izvorni_sadrzaj>SLAVON d.o.o.</izvorni_sadrzaj>
    <derivirana_varijabla naziv="DomainObject.Predmet.ProtustrankaNazivFormated_1">SLAVON d.o.o.</derivirana_varijabla>
  </DomainObject.Predmet.ProtustrankaNazivFormated>
  <DomainObject.Predmet.ProtustrankaNazivFormatedOIB>
    <izvorni_sadrzaj>SLAVON d.o.o., OIB 43617782486</izvorni_sadrzaj>
    <derivirana_varijabla naziv="DomainObject.Predmet.ProtustrankaNazivFormatedOIB_1">SLAVON d.o.o., OIB 43617782486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 d.o.o.</item>
    </izvorni_sadrzaj>
    <derivirana_varijabla naziv="DomainObject.Predmet.ProtuStrankaListFormated_1">
      <item>SLAVON d.o.o.</item>
    </derivirana_varijabla>
  </DomainObject.Predmet.ProtuStrankaListFormated>
  <DomainObject.Predmet.ProtuStrankaListFormatedOIB>
    <izvorni_sadrzaj>
      <item>SLAVON d.o.o., OIB 43617782486</item>
    </izvorni_sadrzaj>
    <derivirana_varijabla naziv="DomainObject.Predmet.ProtuStrankaListFormatedOIB_1">
      <item>SLAVON d.o.o., OIB 43617782486</item>
    </derivirana_varijabla>
  </DomainObject.Predmet.ProtuStrankaListFormatedOIB>
  <DomainObject.Predmet.ProtuStrankaListFormatedWithAdress>
    <izvorni_sadrzaj>
      <item>SLAVON d.o.o., Kate Dumbović 20, 10000 Zagreb</item>
    </izvorni_sadrzaj>
    <derivirana_varijabla naziv="DomainObject.Predmet.ProtuStrankaListFormatedWithAdress_1">
      <item>SLAVON d.o.o., Kate Dumbović 20, 10000 Zagreb</item>
    </derivirana_varijabla>
  </DomainObject.Predmet.ProtuStrankaListFormatedWithAdress>
  <DomainObject.Predmet.ProtuStrankaListFormatedWithAdressOIB>
    <izvorni_sadrzaj>
      <item>SLAVON d.o.o., OIB 43617782486, Kate Dumbović 20, 10000 Zagreb</item>
    </izvorni_sadrzaj>
    <derivirana_varijabla naziv="DomainObject.Predmet.ProtuStrankaListFormatedWithAdressOIB_1">
      <item>SLAVON d.o.o., OIB 43617782486, Kate Dumbović 20, 10000 Zagreb</item>
    </derivirana_varijabla>
  </DomainObject.Predmet.ProtuStrankaListFormatedWithAdressOIB>
  <DomainObject.Predmet.ProtuStrankaListNazivFormated>
    <izvorni_sadrzaj>
      <item>SLAVON d.o.o.</item>
    </izvorni_sadrzaj>
    <derivirana_varijabla naziv="DomainObject.Predmet.ProtuStrankaListNazivFormated_1">
      <item>SLAVON d.o.o.</item>
    </derivirana_varijabla>
  </DomainObject.Predmet.ProtuStrankaListNazivFormated>
  <DomainObject.Predmet.ProtuStrankaListNazivFormatedOIB>
    <izvorni_sadrzaj>
      <item>SLAVON d.o.o., OIB 43617782486</item>
    </izvorni_sadrzaj>
    <derivirana_varijabla naziv="DomainObject.Predmet.ProtuStrankaListNazivFormatedOIB_1">
      <item>SLAVON d.o.o., OIB 43617782486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 d.o.o.</izvorni_sadrzaj>
    <derivirana_varijabla naziv="DomainObject.Predmet.ProtustrankaIDrugi_1">SLAVON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SLAVON d.o.o., OIB 43617782486, Kate Dumbović 20, 10000 Zagreb</izvorni_sadrzaj>
    <derivirana_varijabla naziv="DomainObject.Predmet.ProtustrankaIDrugiAdressOIB_1">SLAVON d.o.o., OIB 43617782486, Kate Dumbović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 d.o.o.</item>
      <item>FINA Regionalni centar Zagreb</item>
    </izvorni_sadrzaj>
    <derivirana_varijabla naziv="DomainObject.Predmet.SudioniciListNaziv_1">
      <item>SLAVON d.o.o.</item>
      <item>FINA Regionalni centar Zagreb</item>
    </derivirana_varijabla>
  </DomainObject.Predmet.SudioniciListNaziv>
  <DomainObject.Predmet.SudioniciListAdressOIB>
    <izvorni_sadrzaj>
      <item>SLAVON d.o.o., OIB 43617782486, Kate Dumbović 20,10000 Zagreb</item>
      <item>FINA Regionalni centar Zagreb, OIB 85821130368, Trg svibanjskih žrtava 1995. 1,10000 Zagreb</item>
    </izvorni_sadrzaj>
    <derivirana_varijabla naziv="DomainObject.Predmet.SudioniciListAdressOIB_1">
      <item>SLAVON d.o.o., OIB 43617782486, Kate Dumbović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43617782486</item>
      <item>, OIB 85821130368</item>
    </izvorni_sadrzaj>
    <derivirana_varijabla naziv="DomainObject.Predmet.SudioniciListNazivOIB_1">
      <item>, OIB 43617782486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663FC-D6A4-42F5-8525-02BFE37CD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2857</properties:Characters>
  <properties:Lines>96</properties:Lines>
  <properties:Paragraphs>31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2016-08-03T07:06:00Z</dcterms:modified>
  <cp:revision>344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