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8a6e" w14:paraId="6858a6e" w:rsidRDefault="00AE649C" w:rsidP="00FA5B5E" w:rsidR="00AE649C" w:rsidRPr="00B76F3C">
      <w:pPr>
        <w:pStyle w:val="Naslov3"/>
        <w15:collapsed w:val="false"/>
      </w:pPr>
    </w:p>
    <w:p w:rsidRDefault="00F53F2C" w:rsidP="00F53F2C" w:rsidR="00F53F2C">
      <w:pPr>
        <w:pStyle w:val="SudNaziv"/>
        <w:jc w:val="right"/>
        <w:rPr>
          <w:rFonts w:cs="Arial" w:hAnsi="Arial" w:ascii="Arial"/>
          <w:lang w:eastAsia="hr-HR"/>
        </w:rPr>
      </w:pPr>
      <w:r>
        <w:rPr>
          <w:rFonts w:cs="Arial" w:eastAsia="Times New Roman" w:hAnsi="Arial" w:ascii="Arial"/>
          <w:b w:val="false"/>
          <w:lang w:eastAsia="hr-HR"/>
        </w:rPr>
        <w:t>7 St-1321/2016-5.</w:t>
      </w:r>
    </w:p>
    <w:p w:rsidRDefault="00F53F2C" w:rsidP="00F53F2C" w:rsidR="00F53F2C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</w:t>
      </w:r>
    </w:p>
    <w:p w:rsidRDefault="00F53F2C" w:rsidP="00F53F2C" w:rsidR="00F53F2C">
      <w:pPr>
        <w:jc w:val="both"/>
        <w:rPr>
          <w:rFonts w:cs="Arial" w:hAnsi="Arial" w:ascii="Arial"/>
          <w:noProof/>
          <w:lang w:eastAsia="hr-HR"/>
        </w:rPr>
      </w:pPr>
      <w:r>
        <w:rPr>
          <w:rFonts w:cs="Arial" w:hAnsi="Arial" w:ascii="Arial"/>
          <w:noProof/>
          <w:lang w:eastAsia="hr-HR"/>
        </w:rPr>
        <w:t xml:space="preserve">TRGOVAČKI SUD U BJELOVARU, po sucu Tomislavu Mrazoviću </w:t>
      </w:r>
      <w:r>
        <w:rPr>
          <w:rFonts w:cs="Arial" w:hAnsi="Arial" w:ascii="Arial"/>
          <w:lang w:eastAsia="hr-HR"/>
        </w:rPr>
        <w:t>u skraćenom stečajnom postupku nad dužnikom AGRO DRVO zadruga za poljoprivredu i proizvodnju iz Malog Pašijana 61, OIB 50675148408, dana 21. veljače 2017. godine d</w:t>
      </w:r>
      <w:r>
        <w:rPr>
          <w:rFonts w:cs="Arial" w:hAnsi="Arial" w:ascii="Arial"/>
          <w:noProof/>
          <w:lang w:eastAsia="hr-HR"/>
        </w:rPr>
        <w:t>onosi</w:t>
      </w:r>
    </w:p>
    <w:p w:rsidRDefault="00F53F2C" w:rsidP="00F53F2C" w:rsidR="00F53F2C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b/>
          <w:noProof/>
          <w:lang w:eastAsia="hr-HR"/>
        </w:rPr>
        <w:t>Z A K L J U Č A K</w:t>
      </w:r>
    </w:p>
    <w:p w:rsidRDefault="00F53F2C" w:rsidP="00F53F2C" w:rsidR="00F53F2C">
      <w:pPr>
        <w:ind w:firstLine="851"/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Nalaže se Financijskoj agenciji da naloži ERSTE &amp; STEIERMARKISCHE BANK d.d.  prijenos zaplijenjenih novčanih sredstava na ime predujma za namirenje troškova stečajnog postupka u iznosu od 825,00 kn, s računa dužnika na račun Trgovačkog suda u Bjelovaru </w:t>
      </w:r>
      <w:r>
        <w:rPr>
          <w:rFonts w:cs="Arial" w:hAnsi="Arial" w:ascii="Arial"/>
          <w:noProof/>
        </w:rPr>
        <w:t>IBAN: HR6123900011300000630 model HR05 540-1321-16</w:t>
      </w:r>
      <w:r>
        <w:rPr>
          <w:rFonts w:cs="Arial" w:hAnsi="Arial" w:ascii="Arial"/>
        </w:rPr>
        <w:t>.</w:t>
      </w:r>
      <w:r>
        <w:rPr>
          <w:rFonts w:cs="Arial" w:hAnsi="Arial" w:ascii="Arial"/>
          <w:lang w:eastAsia="hr-HR"/>
        </w:rPr>
        <w:t xml:space="preserve">     </w:t>
      </w:r>
    </w:p>
    <w:p w:rsidRDefault="00F53F2C" w:rsidP="00F53F2C" w:rsidR="00F53F2C">
      <w:pPr>
        <w:jc w:val="center"/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b/>
          <w:lang w:eastAsia="hr-HR"/>
        </w:rPr>
        <w:t>Obrazloženje</w:t>
      </w:r>
    </w:p>
    <w:p w:rsidRDefault="00F53F2C" w:rsidP="00F53F2C" w:rsidR="00F53F2C">
      <w:pPr>
        <w:jc w:val="both"/>
        <w:rPr>
          <w:rFonts w:cs="Arial" w:hAnsi="Arial" w:ascii="Arial"/>
          <w:lang w:eastAsia="hr-HR"/>
        </w:rPr>
      </w:pPr>
    </w:p>
    <w:p w:rsidRDefault="00F53F2C" w:rsidP="00F53F2C" w:rsidR="00F53F2C">
      <w:pPr>
        <w:ind w:firstLine="851"/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Iz prijedloga za otvaranje stečajnog postupka i dopisa FINE od 15. studenog 2016. godine proizlazi da dužnik na računu kod banke temeljem čl.112. Stečajnog zakona </w:t>
      </w:r>
      <w:r>
        <w:rPr>
          <w:rFonts w:cs="Arial" w:hAnsi="Arial" w:ascii="Arial"/>
          <w:noProof/>
        </w:rPr>
        <w:t xml:space="preserve">Stečajni zakon ("Narodne novine" broj 71/15, dalje: SZ) </w:t>
      </w:r>
      <w:r>
        <w:rPr>
          <w:rFonts w:cs="Arial" w:hAnsi="Arial" w:ascii="Arial"/>
          <w:lang w:eastAsia="hr-HR"/>
        </w:rPr>
        <w:t>ima zaplijenjena sredstva u iznosu od 825,00 kn na ime predujma za namirenje troškova stečajnog postupka.</w:t>
      </w:r>
    </w:p>
    <w:p w:rsidRDefault="00F53F2C" w:rsidP="00F53F2C" w:rsidR="00F53F2C">
      <w:pPr>
        <w:ind w:firstLine="851"/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Stoga je sud, temeljem odredbe čl.112. st.6. SZ-a, naložio FINI da naloži ERSTE &amp; STEIERMARKISCHE BANK d.d. prijenos zaplijenjenih novčanih sredstava na ime predujma za namirenje troškova stečajnog postupka u iznosu od 825,00 kn na račun suda. </w:t>
      </w:r>
    </w:p>
    <w:p w:rsidRDefault="00F53F2C" w:rsidP="00F53F2C" w:rsidR="00F53F2C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>U Bjelovaru, 21. veljače 2017. godine</w:t>
      </w:r>
    </w:p>
    <w:p w:rsidRDefault="00F53F2C" w:rsidP="00F53F2C" w:rsidR="00F53F2C">
      <w:pPr>
        <w:jc w:val="center"/>
        <w:rPr>
          <w:rFonts w:cs="Arial" w:hAnsi="Arial" w:ascii="Arial"/>
          <w:lang w:eastAsia="hr-HR"/>
        </w:rPr>
      </w:pPr>
    </w:p>
    <w:p w:rsidRDefault="00F53F2C" w:rsidP="00F53F2C" w:rsidR="00F53F2C">
      <w:pPr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           S U D A C </w:t>
      </w:r>
    </w:p>
    <w:p w:rsidRDefault="00F53F2C" w:rsidP="00F53F2C" w:rsidR="00F53F2C">
      <w:pPr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TOMISLAV MRAZOVIĆ </w:t>
      </w:r>
    </w:p>
    <w:p w:rsidRDefault="00F53F2C" w:rsidP="00F53F2C" w:rsidR="00F53F2C">
      <w:pPr>
        <w:rPr>
          <w:rFonts w:cs="Arial" w:hAnsi="Arial" w:ascii="Arial"/>
          <w:lang w:eastAsia="hr-HR"/>
        </w:rPr>
      </w:pPr>
    </w:p>
    <w:p w:rsidRDefault="00F53F2C" w:rsidP="00F53F2C" w:rsidR="00F53F2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PRAVNA POUKA:Protiv ovog zaključka nije dopušten pravni lijek </w:t>
      </w:r>
    </w:p>
    <w:p w:rsidRDefault="00F53F2C" w:rsidP="00F53F2C" w:rsidR="00F53F2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(čl.19.SZ-a, NN broj 71/15).</w:t>
      </w:r>
    </w:p>
    <w:p w:rsidRDefault="00F53F2C" w:rsidP="00F53F2C" w:rsidR="00F53F2C">
      <w:pPr>
        <w:jc w:val="both"/>
        <w:rPr>
          <w:rFonts w:cs="Arial" w:hAnsi="Arial" w:ascii="Arial"/>
          <w:noProof/>
        </w:rPr>
      </w:pPr>
    </w:p>
    <w:p w:rsidRDefault="00F53F2C" w:rsidP="00F53F2C" w:rsidR="00F53F2C">
      <w:pPr>
        <w:jc w:val="both"/>
        <w:rPr>
          <w:rFonts w:cs="Arial" w:hAnsi="Arial" w:ascii="Arial"/>
          <w:noProof/>
        </w:rPr>
      </w:pPr>
    </w:p>
    <w:p w:rsidRDefault="00F53F2C" w:rsidP="00F53F2C" w:rsidR="00F53F2C">
      <w:pPr>
        <w:jc w:val="both"/>
        <w:rPr>
          <w:rFonts w:cs="Arial" w:hAnsi="Arial" w:ascii="Arial"/>
          <w:noProof/>
        </w:rPr>
      </w:pPr>
    </w:p>
    <w:p w:rsidRDefault="00F53F2C" w:rsidP="00F53F2C" w:rsidR="00F53F2C">
      <w:pPr>
        <w:jc w:val="both"/>
        <w:rPr>
          <w:rFonts w:cs="Arial" w:hAnsi="Arial" w:ascii="Arial"/>
          <w:noProof/>
        </w:rPr>
      </w:pPr>
    </w:p>
    <w:p w:rsidRDefault="00F53F2C" w:rsidP="00F53F2C" w:rsidR="00F53F2C">
      <w:pPr>
        <w:jc w:val="both"/>
        <w:rPr>
          <w:rFonts w:cs="Arial" w:hAnsi="Arial" w:ascii="Arial"/>
          <w:noProof/>
        </w:rPr>
      </w:pPr>
    </w:p>
    <w:p w:rsidRDefault="00F53F2C" w:rsidP="00F53F2C" w:rsidR="00F53F2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53F2C" w:rsidP="00F53F2C" w:rsidR="00F53F2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 RC Bjelovar – putem e-oglasne ploče i sudskog dostavljača</w:t>
      </w:r>
    </w:p>
    <w:p w:rsidRDefault="00F53F2C" w:rsidP="00F53F2C" w:rsidR="00F53F2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spis a/a, čuvati trajno</w:t>
      </w:r>
    </w:p>
    <w:p w:rsidRDefault="00F53F2C" w:rsidP="00F53F2C" w:rsidR="00F53F2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</w:t>
      </w:r>
      <w:r>
        <w:rPr>
          <w:rFonts w:cs="Arial" w:hAnsi="Arial" w:ascii="Arial"/>
          <w:noProof/>
        </w:rPr>
        <w:t>1</w:t>
      </w:r>
      <w:bookmarkStart w:name="_GoBack" w:id="0"/>
      <w:bookmarkEnd w:id="0"/>
      <w:r>
        <w:rPr>
          <w:rFonts w:cs="Arial" w:hAnsi="Arial" w:ascii="Arial"/>
          <w:noProof/>
        </w:rPr>
        <w:t>.02.2017.g.</w:t>
      </w:r>
    </w:p>
    <w:p w:rsidRDefault="00F53F2C" w:rsidP="00F53F2C" w:rsidR="00F53F2C">
      <w:pPr>
        <w:rPr>
          <w:rFonts w:cs="Arial" w:hAnsi="Arial" w:ascii="Arial"/>
        </w:rPr>
      </w:pPr>
    </w:p>
    <w:p w:rsidRDefault="00F53F2C" w:rsidP="00F53F2C" w:rsidR="00F53F2C">
      <w:pPr>
        <w:rPr>
          <w:rFonts w:cs="Arial" w:hAnsi="Arial" w:ascii="Arial"/>
        </w:rPr>
      </w:pPr>
    </w:p>
    <w:p w:rsidRDefault="00F53F2C" w:rsidP="00F53F2C" w:rsidR="00F53F2C">
      <w:pPr>
        <w:rPr>
          <w:rFonts w:cs="Arial" w:hAnsi="Arial" w:ascii="Arial"/>
        </w:rPr>
      </w:pPr>
    </w:p>
    <w:p w:rsidRDefault="00F53F2C" w:rsidP="00F53F2C" w:rsidR="00F53F2C">
      <w:pPr>
        <w:rPr>
          <w:rFonts w:cs="Arial" w:hAnsi="Arial" w:ascii="Arial"/>
          <w:szCs w:val="20"/>
        </w:rPr>
      </w:pPr>
    </w:p>
    <w:p w:rsidRDefault="00F53F2C" w:rsidP="00F53F2C" w:rsidR="00F53F2C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F2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47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St-1321/2016-5</izvorni_sadrzaj>
    <derivirana_varijabla naziv="DomainObject.Oznaka_1">St-1321/2016-5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St-1321/2016</izvorni_sadrzaj>
    <derivirana_varijabla naziv="DomainObject.Predmet.OznakaBroj_1">St-1321/2016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DRVO zadruga za poljoprivredu i proizvodnju zastupanog po punomoćniku Josip Jurić</izvorni_sadrzaj>
    <derivirana_varijabla naziv="DomainObject.Predmet.ProtustrankaFormated_1">  AGRO DRVO zadruga za poljoprivredu i proizvodnju zastupanog po punomoćniku Josip Jurić</derivirana_varijabla>
  </DomainObject.Predmet.ProtustrankaFormated>
  <DomainObject.Predmet.ProtustrankaFormatedOIB>
    <izvorni_sadrzaj>  AGRO DRVO zadruga za poljoprivredu i proizvodnju, OIB 50675148408 zastupanog po punomoćniku Josip Jurić</izvorni_sadrzaj>
    <derivirana_varijabla naziv="DomainObject.Predmet.ProtustrankaFormatedOIB_1">  AGRO DRVO zadruga za poljoprivredu i proizvodnju, OIB 50675148408 zastupanog po punomoćniku Josip Jurić</derivirana_varijabla>
  </DomainObject.Predmet.ProtustrankaFormatedOIB>
  <DomainObject.Predmet.ProtustrankaFormatedWithAdress>
    <izvorni_sadrzaj> AGRO DRVO zadruga za poljoprivredu i proizvodnju, Mali Pašijan 61, 43280 Mali Pašijan zastupanog po punomoćniku Josip Jurić</izvorni_sadrzaj>
    <derivirana_varijabla naziv="DomainObject.Predmet.ProtustrankaFormatedWithAdress_1"> AGRO DRVO zadruga za poljoprivredu i proizvodnju, Mali Pašijan 61, 43280 Mali Pašijan zastupanog po punomoćniku Josip Jurić</derivirana_varijabla>
  </DomainObject.Predmet.ProtustrankaFormatedWithAdress>
  <DomainObject.Predmet.ProtustrankaFormatedWithAdressOIB>
    <izvorni_sadrzaj> AGRO DRVO zadruga za poljoprivredu i proizvodnju, OIB 50675148408, Mali Pašijan 61, 43280 Mali Pašijan zastupanog po punomoćniku Josip Jurić</izvorni_sadrzaj>
    <derivirana_varijabla naziv="DomainObject.Predmet.ProtustrankaFormatedWithAdressOIB_1"> AGRO DRVO zadruga za poljoprivredu i proizvodnju, OIB 50675148408, Mali Pašijan 61, 43280 Mali Pašijan zastupanog po punomoćniku Josip Jurić</derivirana_varijabla>
  </DomainObject.Predmet.ProtustrankaFormatedWithAdressOIB>
  <DomainObject.Predmet.ProtustrankaWithAdress>
    <izvorni_sadrzaj>AGRO DRVO zadruga za poljoprivredu i proizvodnju Mali Pašijan 61, 43280 Mali Pašijan</izvorni_sadrzaj>
    <derivirana_varijabla naziv="DomainObject.Predmet.ProtustrankaWithAdress_1">AGRO DRVO zadruga za poljoprivredu i proizvodnju Mali Pašijan 61, 43280 Mali Pašijan</derivirana_varijabla>
  </DomainObject.Predmet.ProtustrankaWithAdress>
  <DomainObject.Predmet.ProtustrankaWithAdressOIB>
    <izvorni_sadrzaj>AGRO DRVO zadruga za poljoprivredu i proizvodnju, OIB 50675148408, Mali Pašijan 61, 43280 Mali Pašijan</izvorni_sadrzaj>
    <derivirana_varijabla naziv="DomainObject.Predmet.ProtustrankaWithAdressOIB_1">AGRO DRVO zadruga za poljoprivredu i proizvodnju, OIB 50675148408, Mali Pašijan 61, 43280 Mali Pašijan</derivirana_varijabla>
  </DomainObject.Predmet.ProtustrankaWithAdressOIB>
  <DomainObject.Predmet.ProtustrankaNazivFormated>
    <izvorni_sadrzaj>AGRO DRVO zadruga za poljoprivredu i proizvodnju</izvorni_sadrzaj>
    <derivirana_varijabla naziv="DomainObject.Predmet.ProtustrankaNazivFormated_1">AGRO DRVO zadruga za poljoprivredu i proizvodnju</derivirana_varijabla>
  </DomainObject.Predmet.ProtustrankaNazivFormated>
  <DomainObject.Predmet.ProtustrankaNazivFormatedOIB>
    <izvorni_sadrzaj>AGRO DRVO zadruga za poljoprivredu i proizvodnju, OIB 50675148408</izvorni_sadrzaj>
    <derivirana_varijabla naziv="DomainObject.Predmet.ProtustrankaNazivFormatedOIB_1">AGRO DRVO zadruga za poljoprivredu i proizvodnju, OIB 50675148408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DRVO zadruga za poljoprivredu i proizvodnju zastupanog po punomoćniku Josip Jurić</item>
    </izvorni_sadrzaj>
    <derivirana_varijabla naziv="DomainObject.Predmet.ProtuStrankaListFormated_1">
      <item>AGRO DRVO zadruga za poljoprivredu i proizvodnju zastupanog po punomoćniku Josip Jurić</item>
    </derivirana_varijabla>
  </DomainObject.Predmet.ProtuStrankaListFormated>
  <DomainObject.Predmet.ProtuStrankaListFormatedOIB>
    <izvorni_sadrzaj>
      <item>AGRO DRVO zadruga za poljoprivredu i proizvodnju, OIB 50675148408 zastupanog po punomoćniku Josip Jurić</item>
    </izvorni_sadrzaj>
    <derivirana_varijabla naziv="DomainObject.Predmet.ProtuStrankaListFormatedOIB_1">
      <item>AGRO DRVO zadruga za poljoprivredu i proizvodnju, OIB 50675148408 zastupanog po punomoćniku Josip Jurić</item>
    </derivirana_varijabla>
  </DomainObject.Predmet.ProtuStrankaListFormatedOIB>
  <DomainObject.Predmet.ProtuStrankaListFormatedWithAdress>
    <izvorni_sadrzaj>
      <item>AGRO DRVO zadruga za poljoprivredu i proizvodnju, Mali Pašijan 61, 43280 Mali Pašijan zastupanog po punomoćniku Josip Jurić</item>
    </izvorni_sadrzaj>
    <derivirana_varijabla naziv="DomainObject.Predmet.ProtuStrankaListFormatedWithAdress_1">
      <item>AGRO DRVO zadruga za poljoprivredu i proizvodnju, Mali Pašijan 61, 43280 Mali Pašijan zastupanog po punomoćniku Josip Jurić</item>
    </derivirana_varijabla>
  </DomainObject.Predmet.ProtuStrankaListFormatedWithAdress>
  <DomainObject.Predmet.ProtuStrankaListFormatedWithAdressOIB>
    <izvorni_sadrzaj>
      <item>AGRO DRVO zadruga za poljoprivredu i proizvodnju, OIB 50675148408, Mali Pašijan 61, 43280 Mali Pašijan zastupanog po punomoćniku Josip Jurić</item>
    </izvorni_sadrzaj>
    <derivirana_varijabla naziv="DomainObject.Predmet.ProtuStrankaListFormatedWithAdressOIB_1">
      <item>AGRO DRVO zadruga za poljoprivredu i proizvodnju, OIB 50675148408, Mali Pašijan 61, 43280 Mali Pašijan zastupanog po punomoćniku Josip Jurić</item>
    </derivirana_varijabla>
  </DomainObject.Predmet.ProtuStrankaListFormatedWithAdressOIB>
  <DomainObject.Predmet.ProtuStrankaListNazivFormated>
    <izvorni_sadrzaj>
      <item>AGRO DRVO zadruga za poljoprivredu i proizvodnju</item>
    </izvorni_sadrzaj>
    <derivirana_varijabla naziv="DomainObject.Predmet.ProtuStrankaListNazivFormated_1">
      <item>AGRO DRVO zadruga za poljoprivredu i proizvodnju</item>
    </derivirana_varijabla>
  </DomainObject.Predmet.ProtuStrankaListNazivFormated>
  <DomainObject.Predmet.ProtuStrankaListNazivFormatedOIB>
    <izvorni_sadrzaj>
      <item>AGRO DRVO zadruga za poljoprivredu i proizvodnju, OIB 50675148408</item>
    </izvorni_sadrzaj>
    <derivirana_varijabla naziv="DomainObject.Predmet.ProtuStrankaListNazivFormatedOIB_1">
      <item>AGRO DRVO zadruga za poljoprivredu i proizvodnju, OIB 50675148408</item>
    </derivirana_varijabla>
  </DomainObject.Predmet.ProtuStrankaListNazivFormatedOIB>
  <DomainObject.Predmet.OstaliListFormated>
    <izvorni_sadrzaj>
      <item>Josip Jurić punomoćnik sudionika u postupku AGRO DRVO zadruga za poljoprivredu i proizvodnju</item>
    </izvorni_sadrzaj>
    <derivirana_varijabla naziv="DomainObject.Predmet.OstaliListFormated_1">
      <item>Josip Jurić punomoćnik sudionika u postupku AGRO DRVO zadruga za poljoprivredu i proizvodnju</item>
    </derivirana_varijabla>
  </DomainObject.Predmet.OstaliListFormated>
  <DomainObject.Predmet.OstaliListFormatedOIB>
    <izvorni_sadrzaj>
      <item>Josip Jurić, OIB 85195279363 punomoćnik sudionika u postupku AGRO DRVO zadruga za poljoprivredu i proizvodnju</item>
    </izvorni_sadrzaj>
    <derivirana_varijabla naziv="DomainObject.Predmet.OstaliListFormatedOIB_1">
      <item>Josip Jurić, OIB 85195279363 punomoćnik sudionika u postupku AGRO DRVO zadruga za poljoprivredu i proizvodnju</item>
    </derivirana_varijabla>
  </DomainObject.Predmet.OstaliListFormatedOIB>
  <DomainObject.Predmet.OstaliListFormatedWithAdress>
    <izvorni_sadrzaj>
      <item>Josip Jurić, Mali Pašijan 24, 43280 Mali Pašijan punomoćnik sudionika u postupku AGRO DRVO zadruga za poljoprivredu i proizvodnju</item>
    </izvorni_sadrzaj>
    <derivirana_varijabla naziv="DomainObject.Predmet.OstaliListFormatedWithAdress_1">
      <item>Josip Jurić, Mali Pašijan 24, 43280 Mali Pašijan punomoćnik sudionika u postupku AGRO DRVO zadruga za poljoprivredu i proizvodnju</item>
    </derivirana_varijabla>
  </DomainObject.Predmet.OstaliListFormatedWithAdress>
  <DomainObject.Predmet.OstaliListFormatedWithAdressOIB>
    <izvorni_sadrzaj>
      <item>Josip Jurić, OIB 85195279363, Mali Pašijan 24, 43280 Mali Pašijan punomoćnik sudionika u postupku AGRO DRVO zadruga za poljoprivredu i proizvodnju</item>
    </izvorni_sadrzaj>
    <derivirana_varijabla naziv="DomainObject.Predmet.OstaliListFormatedWithAdressOIB_1">
      <item>Josip Jurić, OIB 85195279363, Mali Pašijan 24, 43280 Mali Pašijan punomoćnik sudionika u postupku AGRO DRVO zadruga za poljoprivredu i proizvodnju</item>
    </derivirana_varijabla>
  </DomainObject.Predmet.OstaliListFormatedWithAdressOIB>
  <DomainObject.Predmet.OstaliListNazivFormated>
    <izvorni_sadrzaj>
      <item>Josip Jurić</item>
    </izvorni_sadrzaj>
    <derivirana_varijabla naziv="DomainObject.Predmet.OstaliListNazivFormated_1">
      <item>Josip Jurić</item>
    </derivirana_varijabla>
  </DomainObject.Predmet.OstaliListNazivFormated>
  <DomainObject.Predmet.OstaliListNazivFormatedOIB>
    <izvorni_sadrzaj>
      <item>Josip Jurić, OIB 85195279363</item>
    </izvorni_sadrzaj>
    <derivirana_varijabla naziv="DomainObject.Predmet.OstaliListNazivFormatedOIB_1">
      <item>Josip Jurić, OIB 85195279363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St-1321/2016-5</izvorni_sadrzaj>
    <derivirana_varijabla naziv="DomainObject.PoslovniBrojDokumenta_1">St-1321/2016-5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DRVO zadruga za poljoprivredu i proizvodnju</izvorni_sadrzaj>
    <derivirana_varijabla naziv="DomainObject.Predmet.ProtustrankaIDrugi_1">AGRO DRVO zadruga za poljoprivredu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DRVO zadruga za poljoprivredu i proizvodnju, OIB 50675148408, Mali Pašijan 61, 43280 Mali Pašijan</izvorni_sadrzaj>
    <derivirana_varijabla naziv="DomainObject.Predmet.ProtustrankaIDrugiAdressOIB_1">AGRO DRVO zadruga za poljoprivredu i proizvodnju, OIB 50675148408, Mali Pašijan 61, 43280 Mali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2016.</izvorni_sadrzaj>
    <derivirana_varijabla naziv="DomainObject.Predmet.OdlukaRjesenje.DatumDonosenjaOdluke_1">10.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St-1321/2016-3</izvorni_sadrzaj>
    <derivirana_varijabla naziv="DomainObject.Predmet.OdlukaRjesenje.Oznaka_1">St-1321/2016-3</derivirana_varijabla>
  </DomainObject.Predmet.OdlukaRjesenje.Oznaka>
  <DomainObject.Predmet.SudioniciListNaziv>
    <izvorni_sadrzaj>
      <item>FINA, RC ZAGREB, Podružnica Bjelovar</item>
      <item>AGRO DRVO zadruga za poljoprivredu i proizvodnju</item>
      <item>Josip Jurić</item>
    </izvorni_sadrzaj>
    <derivirana_varijabla naziv="DomainObject.Predmet.SudioniciListNaziv_1">
      <item>FINA, RC ZAGREB, Podružnica Bjelovar</item>
      <item>AGRO DRVO zadruga za poljoprivredu i proizvodnju</item>
      <item>Josip Jurić</item>
    </derivirana_varijabla>
  </DomainObject.Predmet.SudioniciListNaziv>
  <DomainObject.Predmet.SudioniciListAdressOIB>
    <izvorni_sadrzaj>
      <item>FINA, RC ZAGREB, Podružnica Bjelovar, OIB 85821130368, F. Supila 4,43000 Bjelovar</item>
      <item>AGRO DRVO zadruga za poljoprivredu i proizvodnju, OIB 50675148408, Mali Pašijan 61,43280 Mali Pašijan</item>
      <item>Josip Jurić, OIB 85195279363, Mali Pašijan 24,43280 Mali Pašijan</item>
    </izvorni_sadrzaj>
    <derivirana_varijabla naziv="DomainObject.Predmet.SudioniciListAdressOIB_1">
      <item>FINA, RC ZAGREB, Podružnica Bjelovar, OIB 85821130368, F. Supila 4,43000 Bjelovar</item>
      <item>AGRO DRVO zadruga za poljoprivredu i proizvodnju, OIB 50675148408, Mali Pašijan 61,43280 Mali Pašijan</item>
      <item>Josip Jurić, OIB 85195279363, Mali Pašijan 24,43280 Mali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0034F-F81B-475E-9E23-99F54381F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1202</properties:Characters>
  <properties:Lines>50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2017-02-21T13:43:00Z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St-1321/2016-5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