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e06" w14:paraId="5697e06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EC6812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878EC">
        <w:rPr>
          <w:sz w:val="24"/>
          <w:szCs w:val="24"/>
        </w:rPr>
        <w:t>991/15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7878EC">
        <w:rPr>
          <w:sz w:val="24"/>
          <w:szCs w:val="24"/>
        </w:rPr>
        <w:t>SALVUS OLI</w:t>
      </w:r>
      <w:r w:rsidR="00B53E41">
        <w:rPr>
          <w:sz w:val="24"/>
          <w:szCs w:val="24"/>
        </w:rPr>
        <w:t xml:space="preserve"> d.o.o.</w:t>
      </w:r>
      <w:r w:rsidR="00D16AFA">
        <w:rPr>
          <w:sz w:val="24"/>
          <w:szCs w:val="24"/>
        </w:rPr>
        <w:t xml:space="preserve">, </w:t>
      </w:r>
      <w:r w:rsidR="007878EC">
        <w:rPr>
          <w:sz w:val="24"/>
          <w:szCs w:val="24"/>
        </w:rPr>
        <w:t>Ratarska 37</w:t>
      </w:r>
      <w:r w:rsidR="00F3000B">
        <w:rPr>
          <w:sz w:val="24"/>
          <w:szCs w:val="24"/>
        </w:rPr>
        <w:t>,</w:t>
      </w:r>
      <w:r w:rsidR="00DC6559">
        <w:rPr>
          <w:sz w:val="24"/>
          <w:szCs w:val="24"/>
        </w:rPr>
        <w:t xml:space="preserve"> Za</w:t>
      </w:r>
      <w:r w:rsidR="007878EC">
        <w:rPr>
          <w:sz w:val="24"/>
          <w:szCs w:val="24"/>
        </w:rPr>
        <w:t>greb</w:t>
      </w:r>
      <w:r w:rsidR="00D16AFA">
        <w:rPr>
          <w:sz w:val="24"/>
          <w:szCs w:val="24"/>
        </w:rPr>
        <w:t xml:space="preserve"> (OIB </w:t>
      </w:r>
      <w:r w:rsidR="007878EC">
        <w:rPr>
          <w:sz w:val="24"/>
          <w:szCs w:val="24"/>
        </w:rPr>
        <w:t>03204521251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9B557E">
        <w:rPr>
          <w:sz w:val="24"/>
          <w:szCs w:val="24"/>
        </w:rPr>
        <w:t>SALVUS OLI d.o.o., Ratarska 37, Zagreb (OIB 03204521251)</w:t>
      </w:r>
      <w:r w:rsidR="00F3000B" w:rsidRPr="008600EF">
        <w:rPr>
          <w:sz w:val="24"/>
          <w:szCs w:val="24"/>
        </w:rPr>
        <w:t>,</w:t>
      </w:r>
      <w:r w:rsidR="00537574" w:rsidRPr="008600EF">
        <w:rPr>
          <w:sz w:val="24"/>
          <w:szCs w:val="24"/>
        </w:rPr>
        <w:t xml:space="preserve">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9B557E">
        <w:rPr>
          <w:sz w:val="24"/>
          <w:szCs w:val="24"/>
        </w:rPr>
        <w:t>SALVUS OLI d.o.o., Ratarska 37, Zagreb (OIB 03204521251)</w:t>
      </w:r>
      <w:r w:rsidR="00F3000B" w:rsidRPr="008600EF">
        <w:rPr>
          <w:sz w:val="24"/>
          <w:szCs w:val="24"/>
        </w:rPr>
        <w:t>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41824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841824">
        <w:rPr>
          <w:sz w:val="24"/>
        </w:rPr>
        <w:t>.</w:t>
      </w:r>
    </w:p>
    <w:p w:rsidRDefault="00841824" w:rsidR="00841824">
      <w:pPr>
        <w:jc w:val="both"/>
        <w:rPr>
          <w:sz w:val="24"/>
        </w:rPr>
      </w:pPr>
    </w:p>
    <w:p w:rsidRDefault="00841824" w:rsidR="00841824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841824" w:rsidR="00841824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8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7878EC">
      <w:rPr>
        <w:sz w:val="24"/>
      </w:rPr>
      <w:t>991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43B08"/>
    <w:rsid w:val="0029064C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37574"/>
    <w:rsid w:val="00542552"/>
    <w:rsid w:val="005574FF"/>
    <w:rsid w:val="005674B6"/>
    <w:rsid w:val="00570F8C"/>
    <w:rsid w:val="0059263A"/>
    <w:rsid w:val="005A73F5"/>
    <w:rsid w:val="005B476B"/>
    <w:rsid w:val="005C649B"/>
    <w:rsid w:val="005D6E47"/>
    <w:rsid w:val="00651A23"/>
    <w:rsid w:val="00654600"/>
    <w:rsid w:val="00664710"/>
    <w:rsid w:val="00681E60"/>
    <w:rsid w:val="006912BE"/>
    <w:rsid w:val="006A235E"/>
    <w:rsid w:val="00700550"/>
    <w:rsid w:val="00737229"/>
    <w:rsid w:val="00756888"/>
    <w:rsid w:val="00766A2A"/>
    <w:rsid w:val="007878EC"/>
    <w:rsid w:val="007965E4"/>
    <w:rsid w:val="007E1DC0"/>
    <w:rsid w:val="007F6BA1"/>
    <w:rsid w:val="0081003E"/>
    <w:rsid w:val="008166B4"/>
    <w:rsid w:val="00817164"/>
    <w:rsid w:val="0084182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B557E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3E41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245C0"/>
    <w:rsid w:val="00C34E8E"/>
    <w:rsid w:val="00C35318"/>
    <w:rsid w:val="00C41548"/>
    <w:rsid w:val="00C54157"/>
    <w:rsid w:val="00C67794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E10FD8"/>
    <w:rsid w:val="00E305E3"/>
    <w:rsid w:val="00E36E6F"/>
    <w:rsid w:val="00EC6812"/>
    <w:rsid w:val="00ED1B77"/>
    <w:rsid w:val="00ED7085"/>
    <w:rsid w:val="00EE7835"/>
    <w:rsid w:val="00F3000B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8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SALVUS OLI d.o.o. za trgovinu i usluge</izvorni_sadrzaj>
    <derivirana_varijabla naziv="DomainObject.Predmet.ProtustrankaFormated_1">  SALVUS OLI d.o.o. za trgovinu i usluge</derivirana_varijabla>
  </DomainObject.Predmet.ProtustrankaFormated>
  <DomainObject.Predmet.ProtustrankaFormatedOIB>
    <izvorni_sadrzaj>  SALVUS OLI d.o.o. za trgovinu i usluge, OIB 03204521251</izvorni_sadrzaj>
    <derivirana_varijabla naziv="DomainObject.Predmet.ProtustrankaFormatedOIB_1">  SALVUS OLI d.o.o. za trgovinu i usluge, OIB 03204521251</derivirana_varijabla>
  </DomainObject.Predmet.ProtustrankaFormatedOIB>
  <DomainObject.Predmet.ProtustrankaFormatedWithAdress>
    <izvorni_sadrzaj> SALVUS OLI d.o.o. za trgovinu i usluge, Ratarska 37, 10000 Zagreb</izvorni_sadrzaj>
    <derivirana_varijabla naziv="DomainObject.Predmet.ProtustrankaFormatedWithAdress_1"> SALVUS OLI d.o.o. za trgovinu i usluge, Ratarska 37, 10000 Zagreb</derivirana_varijabla>
  </DomainObject.Predmet.ProtustrankaFormatedWithAdress>
  <DomainObject.Predmet.ProtustrankaFormatedWithAdressOIB>
    <izvorni_sadrzaj> SALVUS OLI d.o.o. za trgovinu i usluge, OIB 03204521251, Ratarska 37, 10000 Zagreb</izvorni_sadrzaj>
    <derivirana_varijabla naziv="DomainObject.Predmet.ProtustrankaFormatedWithAdressOIB_1"> SALVUS OLI d.o.o. za trgovinu i usluge, OIB 03204521251, Ratarska 37, 10000 Zagreb</derivirana_varijabla>
  </DomainObject.Predmet.ProtustrankaFormatedWithAdressOIB>
  <DomainObject.Predmet.ProtustrankaWithAdress>
    <izvorni_sadrzaj>SALVUS OLI d.o.o. za trgovinu i usluge Ratarska 37, 10000 Zagreb</izvorni_sadrzaj>
    <derivirana_varijabla naziv="DomainObject.Predmet.ProtustrankaWithAdress_1">SALVUS OLI d.o.o. za trgovinu i usluge Ratarska 37, 10000 Zagreb</derivirana_varijabla>
  </DomainObject.Predmet.ProtustrankaWithAdress>
  <DomainObject.Predmet.ProtustrankaWithAdressOIB>
    <izvorni_sadrzaj>SALVUS OLI d.o.o. za trgovinu i usluge, OIB 03204521251, Ratarska 37, 10000 Zagreb</izvorni_sadrzaj>
    <derivirana_varijabla naziv="DomainObject.Predmet.ProtustrankaWithAdressOIB_1">SALVUS OLI d.o.o. za trgovinu i usluge, OIB 03204521251, Ratarska 37, 10000 Zagreb</derivirana_varijabla>
  </DomainObject.Predmet.ProtustrankaWithAdressOIB>
  <DomainObject.Predmet.ProtustrankaNazivFormated>
    <izvorni_sadrzaj>SALVUS OLI d.o.o. za trgovinu i usluge</izvorni_sadrzaj>
    <derivirana_varijabla naziv="DomainObject.Predmet.ProtustrankaNazivFormated_1">SALVUS OLI d.o.o. za trgovinu i usluge</derivirana_varijabla>
  </DomainObject.Predmet.ProtustrankaNazivFormated>
  <DomainObject.Predmet.ProtustrankaNazivFormatedOIB>
    <izvorni_sadrzaj>SALVUS OLI d.o.o. za trgovinu i usluge, OIB 03204521251</izvorni_sadrzaj>
    <derivirana_varijabla naziv="DomainObject.Predmet.ProtustrankaNazivFormatedOIB_1">SALVUS OLI d.o.o. za trgovinu i usluge, OIB 03204521251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SALVUS OLI d.o.o. za trgovinu i usluge</item>
    </izvorni_sadrzaj>
    <derivirana_varijabla naziv="DomainObject.Predmet.ProtuStrankaListFormated_1">
      <item>SALVUS OLI d.o.o. za trgovinu i usluge</item>
    </derivirana_varijabla>
  </DomainObject.Predmet.ProtuStrankaListFormated>
  <DomainObject.Predmet.ProtuStrankaListFormatedOIB>
    <izvorni_sadrzaj>
      <item>SALVUS OLI d.o.o. za trgovinu i usluge, OIB 03204521251</item>
    </izvorni_sadrzaj>
    <derivirana_varijabla naziv="DomainObject.Predmet.ProtuStrankaListFormatedOIB_1">
      <item>SALVUS OLI d.o.o. za trgovinu i usluge, OIB 03204521251</item>
    </derivirana_varijabla>
  </DomainObject.Predmet.ProtuStrankaListFormatedOIB>
  <DomainObject.Predmet.ProtuStrankaListFormatedWithAdress>
    <izvorni_sadrzaj>
      <item>SALVUS OLI d.o.o. za trgovinu i usluge, Ratarska 37, 10000 Zagreb</item>
    </izvorni_sadrzaj>
    <derivirana_varijabla naziv="DomainObject.Predmet.ProtuStrankaListFormatedWithAdress_1">
      <item>SALVUS OLI d.o.o. za trgovinu i usluge, Ratarska 37, 10000 Zagreb</item>
    </derivirana_varijabla>
  </DomainObject.Predmet.ProtuStrankaListFormatedWithAdress>
  <DomainObject.Predmet.ProtuStrankaListFormatedWithAdressOIB>
    <izvorni_sadrzaj>
      <item>SALVUS OLI d.o.o. za trgovinu i usluge, OIB 03204521251, Ratarska 37, 10000 Zagreb</item>
    </izvorni_sadrzaj>
    <derivirana_varijabla naziv="DomainObject.Predmet.ProtuStrankaListFormatedWithAdressOIB_1">
      <item>SALVUS OLI d.o.o. za trgovinu i usluge, OIB 03204521251, Ratarska 37, 10000 Zagreb</item>
    </derivirana_varijabla>
  </DomainObject.Predmet.ProtuStrankaListFormatedWithAdressOIB>
  <DomainObject.Predmet.ProtuStrankaListNazivFormated>
    <izvorni_sadrzaj>
      <item>SALVUS OLI d.o.o. za trgovinu i usluge</item>
    </izvorni_sadrzaj>
    <derivirana_varijabla naziv="DomainObject.Predmet.ProtuStrankaListNazivFormated_1">
      <item>SALVUS OLI d.o.o. za trgovinu i usluge</item>
    </derivirana_varijabla>
  </DomainObject.Predmet.ProtuStrankaListNazivFormated>
  <DomainObject.Predmet.ProtuStrankaListNazivFormatedOIB>
    <izvorni_sadrzaj>
      <item>SALVUS OLI d.o.o. za trgovinu i usluge, OIB 03204521251</item>
    </izvorni_sadrzaj>
    <derivirana_varijabla naziv="DomainObject.Predmet.ProtuStrankaListNazivFormatedOIB_1">
      <item>SALVUS OLI d.o.o. za trgovinu i usluge, OIB 03204521251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SALVUS OLI d.o.o. za trgovinu i usluge</izvorni_sadrzaj>
    <derivirana_varijabla naziv="DomainObject.Predmet.ProtustrankaIDrugi_1">SALVUS OLI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SALVUS OLI d.o.o. za trgovinu i usluge, OIB 03204521251, Ratarska 37, 10000 Zagreb</izvorni_sadrzaj>
    <derivirana_varijabla naziv="DomainObject.Predmet.ProtustrankaIDrugiAdressOIB_1">SALVUS OLI d.o.o. za trgovinu i usluge, OIB 03204521251, Ratarska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SALVUS OLI d.o.o. za trgovinu i usluge</item>
    </izvorni_sadrzaj>
    <derivirana_varijabla naziv="DomainObject.Predmet.SudioniciListNaziv_1">
      <item>FINA Regionalni centar Zagreb</item>
      <item>SALVUS OLI 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SALVUS OLI d.o.o. za trgovinu i usluge, OIB 03204521251, Ratarska 37,10000 Zagreb</item>
    </izvorni_sadrzaj>
    <derivirana_varijabla naziv="DomainObject.Predmet.SudioniciListAdressOIB_1">
      <item>FINA Regionalni centar Zagreb, OIB 85821130368, Trg svibanjskih žrtava 1995.1,10000 Zagreb</item>
      <item>SALVUS OLI d.o.o. za trgovinu i usluge, OIB 03204521251, Ratarska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03204521251</item>
    </izvorni_sadrzaj>
    <derivirana_varijabla naziv="DomainObject.Predmet.SudioniciListNazivOIB_1">
      <item>, OIB 85821130368</item>
      <item>, OIB 03204521251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1700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2015-10-21T07:55:00Z</dcterms:created>
  <dc:creator>Ante</dc:creator>
  <cp:lastModifiedBy>Ivanka Lukač</cp:lastModifiedBy>
  <cp:lastPrinted>2015-10-21T07:57:00Z</cp:lastPrinted>
  <dcterms:modified xmlns:xsi="http://www.w3.org/2001/XMLSchema-instance" xsi:type="dcterms:W3CDTF">2015-10-21T07:58:00Z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