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e416" w14:paraId="f2ae416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DD4836" w:rsidRPr="00DD4836">
        <w:t>PALARI j.d.o.o.</w:t>
      </w:r>
      <w:r w:rsidR="009745DD">
        <w:t xml:space="preserve">, </w:t>
      </w:r>
      <w:r w:rsidR="00DD4836" w:rsidRPr="00DD4836">
        <w:t>Vinkovci</w:t>
      </w:r>
      <w:r w:rsidR="009745DD">
        <w:t xml:space="preserve">, </w:t>
      </w:r>
      <w:r w:rsidR="00DD4836" w:rsidRPr="00DD4836">
        <w:t>Anina 3</w:t>
      </w:r>
      <w:r w:rsidR="009745DD">
        <w:t xml:space="preserve">, MBS: </w:t>
      </w:r>
      <w:r w:rsidR="00DD4836" w:rsidRPr="00DD4836">
        <w:t>030146490</w:t>
      </w:r>
      <w:r w:rsidR="009745DD">
        <w:t xml:space="preserve">, OIB: </w:t>
      </w:r>
      <w:r w:rsidR="00DD4836" w:rsidRPr="00DD4836">
        <w:t>18985528588</w:t>
      </w:r>
      <w:r w:rsidRPr="00B37760">
        <w:rPr>
          <w:color w:val="000000"/>
        </w:rPr>
        <w:t xml:space="preserve">, dana </w:t>
      </w:r>
      <w:r w:rsidR="00DD4836">
        <w:rPr>
          <w:color w:val="000000"/>
        </w:rPr>
        <w:t>9</w:t>
      </w:r>
      <w:r w:rsidR="00DC537F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333EF6" w:rsidRPr="00DD4836">
        <w:t>PALARI j.d.o.o.</w:t>
      </w:r>
      <w:r w:rsidR="00333EF6">
        <w:t xml:space="preserve">, </w:t>
      </w:r>
      <w:r w:rsidR="00333EF6" w:rsidRPr="00DD4836">
        <w:t>Vinkovci</w:t>
      </w:r>
      <w:r w:rsidR="00333EF6">
        <w:t xml:space="preserve">, </w:t>
      </w:r>
      <w:r w:rsidR="00333EF6" w:rsidRPr="00DD4836">
        <w:t>Anina 3</w:t>
      </w:r>
      <w:r w:rsidR="00333EF6">
        <w:t xml:space="preserve">, MBS: </w:t>
      </w:r>
      <w:r w:rsidR="00333EF6" w:rsidRPr="00DD4836">
        <w:t>030146490</w:t>
      </w:r>
      <w:r w:rsidR="00333EF6">
        <w:t xml:space="preserve">, OIB: </w:t>
      </w:r>
      <w:r w:rsidR="00333EF6" w:rsidRPr="00DD4836">
        <w:t>18985528588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36C57" w:rsidP="00236C57" w:rsidR="00236C57">
      <w:pPr>
        <w:jc w:val="both"/>
      </w:pPr>
      <w:r>
        <w:rPr>
          <w:color w:val="000000"/>
        </w:rPr>
        <w:t xml:space="preserve">2. Za privremenog stečajnog upravitelja dužnika imenuje se </w:t>
      </w:r>
      <w:r w:rsidR="00EC4A7C" w:rsidRPr="00EC4A7C">
        <w:t>Ivo</w:t>
      </w:r>
      <w:r w:rsidR="00EC4A7C">
        <w:t xml:space="preserve"> </w:t>
      </w:r>
      <w:proofErr w:type="spellStart"/>
      <w:r w:rsidR="00EC4A7C" w:rsidRPr="00EC4A7C">
        <w:t>Mijoč</w:t>
      </w:r>
      <w:proofErr w:type="spellEnd"/>
      <w:r w:rsidR="00EC4A7C">
        <w:t xml:space="preserve"> </w:t>
      </w:r>
      <w:r w:rsidR="008C3722">
        <w:t>OIB</w:t>
      </w:r>
      <w:r w:rsidR="001419BB">
        <w:t>:</w:t>
      </w:r>
      <w:r w:rsidR="008C3722">
        <w:t xml:space="preserve"> </w:t>
      </w:r>
      <w:r w:rsidR="00EC4A7C" w:rsidRPr="00EC4A7C">
        <w:t>15425129018</w:t>
      </w:r>
      <w:r w:rsidR="00EC4A7C">
        <w:t xml:space="preserve"> Osijek, Ulica Andrije Hebranga 73, izabran</w:t>
      </w:r>
      <w:r>
        <w:t xml:space="preserve">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333EF6" w:rsidRPr="00DD4836">
        <w:t>PALARI j.d.o.o.</w:t>
      </w:r>
      <w:r w:rsidR="00333EF6">
        <w:t xml:space="preserve">, </w:t>
      </w:r>
      <w:r w:rsidR="00333EF6" w:rsidRPr="00DD4836">
        <w:t>Vinkovci</w:t>
      </w:r>
      <w:r w:rsidR="00333EF6">
        <w:t xml:space="preserve">, </w:t>
      </w:r>
      <w:r w:rsidR="00333EF6" w:rsidRPr="00DD4836">
        <w:t>Anina 3</w:t>
      </w:r>
      <w:r w:rsidR="00333EF6">
        <w:t xml:space="preserve">, MBS: </w:t>
      </w:r>
      <w:r w:rsidR="00333EF6" w:rsidRPr="00DD4836">
        <w:t>030146490</w:t>
      </w:r>
      <w:r w:rsidR="00333EF6">
        <w:t xml:space="preserve">, OIB: </w:t>
      </w:r>
      <w:r w:rsidR="00333EF6" w:rsidRPr="00DD4836">
        <w:t>18985528588</w:t>
      </w:r>
      <w:r w:rsidR="005D0309">
        <w:t>,</w:t>
      </w:r>
      <w:r w:rsidR="005A3D9C">
        <w:t xml:space="preserve"> za dan</w:t>
      </w: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3F602E" w:rsidP="003F602E" w:rsidR="0085221D" w:rsidRPr="003F602E">
      <w:pPr>
        <w:pStyle w:val="Odlomakpopisa"/>
        <w:numPr>
          <w:ilvl w:val="0"/>
          <w:numId w:val="16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3F602E">
        <w:rPr>
          <w:b/>
          <w:color w:val="000000"/>
        </w:rPr>
        <w:t xml:space="preserve"> 201</w:t>
      </w:r>
      <w:r w:rsidR="00DB48D4" w:rsidRPr="003F602E">
        <w:rPr>
          <w:b/>
          <w:color w:val="000000"/>
        </w:rPr>
        <w:t>8</w:t>
      </w:r>
      <w:r w:rsidR="00ED6F97" w:rsidRPr="003F602E">
        <w:rPr>
          <w:b/>
          <w:color w:val="000000"/>
        </w:rPr>
        <w:t xml:space="preserve">. u </w:t>
      </w:r>
      <w:r w:rsidR="00043877" w:rsidRPr="003F602E">
        <w:rPr>
          <w:b/>
          <w:color w:val="000000"/>
        </w:rPr>
        <w:t>9</w:t>
      </w:r>
      <w:r w:rsidR="00FE73E4" w:rsidRPr="003F602E">
        <w:rPr>
          <w:b/>
          <w:color w:val="000000"/>
        </w:rPr>
        <w:t>,</w:t>
      </w:r>
      <w:r w:rsidR="00043877" w:rsidRPr="003F602E">
        <w:rPr>
          <w:b/>
          <w:color w:val="000000"/>
        </w:rPr>
        <w:t>00</w:t>
      </w:r>
      <w:r w:rsidR="0085221D" w:rsidRPr="003F602E">
        <w:rPr>
          <w:b/>
          <w:color w:val="000000"/>
        </w:rPr>
        <w:t xml:space="preserve"> sati</w:t>
      </w:r>
    </w:p>
    <w:p w:rsidRDefault="00013452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85221D" w:rsidP="000E5A19" w:rsidR="0085221D" w:rsidRPr="000E5A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F006EE">
        <w:t>20. travnja</w:t>
      </w:r>
      <w:r w:rsidR="00FC7320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903330">
        <w:t>2235</w:t>
      </w:r>
      <w:r>
        <w:t xml:space="preserve"> od </w:t>
      </w:r>
      <w:r w:rsidR="00903330">
        <w:t>19. travnja</w:t>
      </w:r>
      <w:r w:rsidR="00232BE1">
        <w:t xml:space="preserve"> 2017</w:t>
      </w:r>
      <w:r w:rsidR="000B1FC5">
        <w:t>.</w:t>
      </w:r>
      <w:r>
        <w:t xml:space="preserve"> godine, za otvaranje stečajnog postupka nad dužnikom </w:t>
      </w:r>
      <w:r w:rsidR="00CF6BBD">
        <w:t>PALARI j.d.o.o., Vinkovci, Anina 3, MBS: 030146490, OIB: 18985528588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CF6BBD">
        <w:t>18. travnja</w:t>
      </w:r>
      <w:r w:rsidR="00163074">
        <w:t xml:space="preserve"> 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A46E26">
        <w:t>680.336,61</w:t>
      </w:r>
      <w:r>
        <w:t xml:space="preserve"> kn, u koji iznos je uračunata kamata i naknada FINE za provedbu ovrhe na novčanim sredstvima dužnika. Navodi da dužnik ima </w:t>
      </w:r>
      <w:r w:rsidR="00520DB1">
        <w:t>2</w:t>
      </w:r>
      <w:r>
        <w:t xml:space="preserve"> zaposlen</w:t>
      </w:r>
      <w:r w:rsidR="00520DB1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78361B">
        <w:t xml:space="preserve">18. travnja </w:t>
      </w:r>
      <w:r w:rsidR="00D21E12">
        <w:t xml:space="preserve">2017. </w:t>
      </w:r>
      <w:r>
        <w:t xml:space="preserve">godine te u svom podnesku od </w:t>
      </w:r>
      <w:r w:rsidR="0078361B">
        <w:t xml:space="preserve">19. travnja </w:t>
      </w:r>
      <w:r w:rsidR="00D21E12">
        <w:t xml:space="preserve">2017. </w:t>
      </w:r>
      <w:r>
        <w:t xml:space="preserve">godine navodi da dužnik na dan </w:t>
      </w:r>
      <w:r w:rsidR="0078361B">
        <w:t xml:space="preserve">18. travnja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>
        <w:t xml:space="preserve">oročena novčana sredstva: </w:t>
      </w:r>
      <w:r w:rsidR="0078361B">
        <w:t>HR9423400091110657655 Privredna banka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E32052">
        <w:t xml:space="preserve">18. travnja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E32052">
        <w:t>nema</w:t>
      </w:r>
      <w:r w:rsidR="00F44C61">
        <w:t xml:space="preserve"> zaplijenjena novčana sredstva.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4E0495">
        <w:t>9</w:t>
      </w:r>
      <w:r w:rsidR="00985F63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4E0495" w:rsidP="004E0495" w:rsidR="004E0495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</w:t>
      </w:r>
      <w:r w:rsidRPr="00EC4A7C">
        <w:t>Iv</w:t>
      </w:r>
      <w:r>
        <w:t xml:space="preserve">i </w:t>
      </w:r>
      <w:proofErr w:type="spellStart"/>
      <w:r w:rsidRPr="00EC4A7C">
        <w:t>Mijoč</w:t>
      </w:r>
      <w:proofErr w:type="spellEnd"/>
      <w:r>
        <w:t>, Osijek, Ulica Andrije Hebranga 73</w:t>
      </w:r>
    </w:p>
    <w:p w:rsidRDefault="004E0495" w:rsidP="004E0495" w:rsidR="004E0495">
      <w:pPr>
        <w:jc w:val="both"/>
      </w:pPr>
      <w:r>
        <w:t>-dužniku PALARI j.d.o.o., Vinkovci, Anina 3</w:t>
      </w:r>
    </w:p>
    <w:p w:rsidRDefault="004E0495" w:rsidP="004E0495" w:rsidR="004E0495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4E0495">
        <w:t xml:space="preserve">Robert </w:t>
      </w:r>
      <w:proofErr w:type="spellStart"/>
      <w:r w:rsidRPr="004E0495">
        <w:t>Lukadinović</w:t>
      </w:r>
      <w:proofErr w:type="spellEnd"/>
      <w:r w:rsidRPr="004E0495">
        <w:t xml:space="preserve">, Vinkovci, Vanje </w:t>
      </w:r>
      <w:proofErr w:type="spellStart"/>
      <w:r w:rsidRPr="004E0495">
        <w:t>Radauša</w:t>
      </w:r>
      <w:proofErr w:type="spellEnd"/>
      <w:r w:rsidRPr="004E0495">
        <w:t xml:space="preserve"> 24/A</w:t>
      </w:r>
    </w:p>
    <w:p w:rsidRDefault="004E0495" w:rsidP="004E0495" w:rsidR="004E0495">
      <w:pPr>
        <w:jc w:val="both"/>
      </w:pPr>
      <w:r>
        <w:t xml:space="preserve">-FINA </w:t>
      </w:r>
    </w:p>
    <w:p w:rsidRDefault="004E0495" w:rsidP="004E0495" w:rsidR="004E0495">
      <w:pPr>
        <w:jc w:val="both"/>
      </w:pPr>
      <w:r>
        <w:t>-Ministarstvu pravosuđa RH, Zagreb, Ulica Grada Vukovara 49, elektroničkom poštom</w:t>
      </w:r>
    </w:p>
    <w:p w:rsidRDefault="004E0495" w:rsidP="004E0495" w:rsidR="004E0495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4E0495" w:rsidP="004E0495" w:rsidR="006D3C3F" w:rsidRPr="00B37760">
      <w:pPr>
        <w:jc w:val="both"/>
      </w:pPr>
      <w:r>
        <w:t>-R 17.4.2018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D6F" w:rsidR="00BA6D6F">
      <w:r>
        <w:separator/>
      </w:r>
    </w:p>
  </w:endnote>
  <w:endnote w:id="0" w:type="continuationSeparator">
    <w:p w:rsidRDefault="00BA6D6F" w:rsidR="00BA6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D6F" w:rsidR="00BA6D6F">
      <w:r>
        <w:separator/>
      </w:r>
    </w:p>
  </w:footnote>
  <w:footnote w:id="0" w:type="continuationSeparator">
    <w:p w:rsidRDefault="00BA6D6F" w:rsidR="00BA6D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B4F31" w:rsidR="008B4F3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8B4F31">
      <w:t>7 St-505/17-12</w:t>
    </w: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8B4F31">
      <w:t>505</w:t>
    </w:r>
    <w:r w:rsidR="00705FB3">
      <w:t>/17-</w:t>
    </w:r>
    <w:r w:rsidR="008B4F31">
      <w:t>12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AC6F9C"/>
    <w:multiLevelType w:val="hybridMultilevel"/>
    <w:tmpl w:val="38D6EC3C"/>
    <w:lvl w:tplc="966C3FE2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0"/>
  </w:num>
  <w:num w:numId="14">
    <w:abstractNumId w:val="3"/>
  </w:num>
  <w:num w:numId="15">
    <w:abstractNumId w:val="11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452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3EF6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02E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495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0DB1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361B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4F31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330"/>
    <w:rsid w:val="0090372C"/>
    <w:rsid w:val="009053ED"/>
    <w:rsid w:val="00906415"/>
    <w:rsid w:val="009069BD"/>
    <w:rsid w:val="00906EA9"/>
    <w:rsid w:val="00912980"/>
    <w:rsid w:val="00913B3F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6E26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6D6F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BBD"/>
    <w:rsid w:val="00CF7072"/>
    <w:rsid w:val="00D00C60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537F"/>
    <w:rsid w:val="00DC7EA3"/>
    <w:rsid w:val="00DD1593"/>
    <w:rsid w:val="00DD24EA"/>
    <w:rsid w:val="00DD3504"/>
    <w:rsid w:val="00DD4836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2052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D96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4A7C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A6A"/>
    <w:rsid w:val="00F006EE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4F3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D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62D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2D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D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D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4F3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D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62D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2D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D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D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PALARI j.d.o.o. za trgovinu i usluge</izvorni_sadrzaj>
    <derivirana_varijabla naziv="DomainObject.Predmet.ProtustrankaFormated_1">  PALARI j.d.o.o. za trgovinu i usluge</derivirana_varijabla>
  </DomainObject.Predmet.ProtustrankaFormated>
  <DomainObject.Predmet.ProtustrankaFormatedOIB>
    <izvorni_sadrzaj>  PALARI j.d.o.o. za trgovinu i usluge, OIB 18985528588</izvorni_sadrzaj>
    <derivirana_varijabla naziv="DomainObject.Predmet.ProtustrankaFormatedOIB_1">  PALARI j.d.o.o. za trgovinu i usluge, OIB 18985528588</derivirana_varijabla>
  </DomainObject.Predmet.ProtustrankaFormatedOIB>
  <DomainObject.Predmet.ProtustrankaFormatedWithAdress>
    <izvorni_sadrzaj> PALARI j.d.o.o. za trgovinu i usluge, Anina 3, 32100 Vinkovci</izvorni_sadrzaj>
    <derivirana_varijabla naziv="DomainObject.Predmet.ProtustrankaFormatedWithAdress_1"> PALARI j.d.o.o. za trgovinu i usluge, Anina 3, 32100 Vinkovci</derivirana_varijabla>
  </DomainObject.Predmet.ProtustrankaFormatedWithAdress>
  <DomainObject.Predmet.ProtustrankaFormatedWithAdressOIB>
    <izvorni_sadrzaj> PALARI j.d.o.o. za trgovinu i usluge, OIB 18985528588, Anina 3, 32100 Vinkovci</izvorni_sadrzaj>
    <derivirana_varijabla naziv="DomainObject.Predmet.ProtustrankaFormatedWithAdressOIB_1"> PALARI j.d.o.o. za trgovinu i usluge, OIB 18985528588, Anina 3, 32100 Vinkovci</derivirana_varijabla>
  </DomainObject.Predmet.ProtustrankaFormatedWithAdressOIB>
  <DomainObject.Predmet.ProtustrankaWithAdress>
    <izvorni_sadrzaj>PALARI j.d.o.o. za trgovinu i usluge Anina 3, 32100 Vinkovci</izvorni_sadrzaj>
    <derivirana_varijabla naziv="DomainObject.Predmet.ProtustrankaWithAdress_1">PALARI j.d.o.o. za trgovinu i usluge Anina 3, 32100 Vinkovci</derivirana_varijabla>
  </DomainObject.Predmet.ProtustrankaWithAdress>
  <DomainObject.Predmet.ProtustrankaWithAdressOIB>
    <izvorni_sadrzaj>PALARI j.d.o.o. za trgovinu i usluge, OIB 18985528588, Anina 3, 32100 Vinkovci</izvorni_sadrzaj>
    <derivirana_varijabla naziv="DomainObject.Predmet.ProtustrankaWithAdressOIB_1">PALARI j.d.o.o. za trgovinu i usluge, OIB 18985528588, Anina 3, 32100 Vinkovci</derivirana_varijabla>
  </DomainObject.Predmet.ProtustrankaWithAdressOIB>
  <DomainObject.Predmet.ProtustrankaNazivFormated>
    <izvorni_sadrzaj>PALARI j.d.o.o. za trgovinu i usluge</izvorni_sadrzaj>
    <derivirana_varijabla naziv="DomainObject.Predmet.ProtustrankaNazivFormated_1">PALARI j.d.o.o. za trgovinu i usluge</derivirana_varijabla>
  </DomainObject.Predmet.ProtustrankaNazivFormated>
  <DomainObject.Predmet.ProtustrankaNazivFormatedOIB>
    <izvorni_sadrzaj>PALARI j.d.o.o. za trgovinu i usluge, OIB 18985528588</izvorni_sadrzaj>
    <derivirana_varijabla naziv="DomainObject.Predmet.ProtustrankaNazivFormatedOIB_1">PALARI j.d.o.o. za trgovinu i usluge, OIB 18985528588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PALARI j.d.o.o. za trgovinu i usluge</item>
    </izvorni_sadrzaj>
    <derivirana_varijabla naziv="DomainObject.Predmet.ProtuStrankaListFormated_1">
      <item>PALARI j.d.o.o. za trgovinu i usluge</item>
    </derivirana_varijabla>
  </DomainObject.Predmet.ProtuStrankaListFormated>
  <DomainObject.Predmet.ProtuStrankaListFormatedOIB>
    <izvorni_sadrzaj>
      <item>PALARI j.d.o.o. za trgovinu i usluge, OIB 18985528588</item>
    </izvorni_sadrzaj>
    <derivirana_varijabla naziv="DomainObject.Predmet.ProtuStrankaListFormatedOIB_1">
      <item>PALARI j.d.o.o. za trgovinu i usluge, OIB 18985528588</item>
    </derivirana_varijabla>
  </DomainObject.Predmet.ProtuStrankaListFormatedOIB>
  <DomainObject.Predmet.ProtuStrankaListFormatedWithAdress>
    <izvorni_sadrzaj>
      <item>PALARI j.d.o.o. za trgovinu i usluge, Anina 3, 32100 Vinkovci</item>
    </izvorni_sadrzaj>
    <derivirana_varijabla naziv="DomainObject.Predmet.ProtuStrankaListFormatedWithAdress_1">
      <item>PALARI j.d.o.o. za trgovinu i usluge, Anina 3, 32100 Vinkovci</item>
    </derivirana_varijabla>
  </DomainObject.Predmet.ProtuStrankaListFormatedWithAdress>
  <DomainObject.Predmet.ProtuStrankaListFormatedWithAdressOIB>
    <izvorni_sadrzaj>
      <item>PALARI j.d.o.o. za trgovinu i usluge, OIB 18985528588, Anina 3, 32100 Vinkovci</item>
    </izvorni_sadrzaj>
    <derivirana_varijabla naziv="DomainObject.Predmet.ProtuStrankaListFormatedWithAdressOIB_1">
      <item>PALARI j.d.o.o. za trgovinu i usluge, OIB 18985528588, Anina 3, 32100 Vinkovci</item>
    </derivirana_varijabla>
  </DomainObject.Predmet.ProtuStrankaListFormatedWithAdressOIB>
  <DomainObject.Predmet.ProtuStrankaListNazivFormated>
    <izvorni_sadrzaj>
      <item>PALARI j.d.o.o. za trgovinu i usluge</item>
    </izvorni_sadrzaj>
    <derivirana_varijabla naziv="DomainObject.Predmet.ProtuStrankaListNazivFormated_1">
      <item>PALARI j.d.o.o. za trgovinu i usluge</item>
    </derivirana_varijabla>
  </DomainObject.Predmet.ProtuStrankaListNazivFormated>
  <DomainObject.Predmet.ProtuStrankaListNazivFormatedOIB>
    <izvorni_sadrzaj>
      <item>PALARI j.d.o.o. za trgovinu i usluge, OIB 18985528588</item>
    </izvorni_sadrzaj>
    <derivirana_varijabla naziv="DomainObject.Predmet.ProtuStrankaListNazivFormatedOIB_1">
      <item>PALARI j.d.o.o. za trgovinu i usluge, OIB 18985528588</item>
    </derivirana_varijabla>
  </DomainObject.Predmet.ProtuStrankaListNazivFormatedOIB>
  <DomainObject.Predmet.OstaliListFormated>
    <izvorni_sadrzaj>
      <item>Robert Lukadinović</item>
    </izvorni_sadrzaj>
    <derivirana_varijabla naziv="DomainObject.Predmet.OstaliListFormated_1">
      <item>Robert Lukadinović</item>
    </derivirana_varijabla>
  </DomainObject.Predmet.OstaliListFormated>
  <DomainObject.Predmet.OstaliListFormatedOIB>
    <izvorni_sadrzaj>
      <item>Robert Lukadinović, OIB 82974303615</item>
    </izvorni_sadrzaj>
    <derivirana_varijabla naziv="DomainObject.Predmet.OstaliListFormatedOIB_1">
      <item>Robert Lukadinović, OIB 82974303615</item>
    </derivirana_varijabla>
  </DomainObject.Predmet.OstaliListFormatedOIB>
  <DomainObject.Predmet.OstaliListFormatedWithAdress>
    <izvorni_sadrzaj>
      <item>Robert Lukadinović, Vanje Radauša 24a, 32100 Vinkovci</item>
    </izvorni_sadrzaj>
    <derivirana_varijabla naziv="DomainObject.Predmet.OstaliListFormatedWithAdress_1">
      <item>Robert Lukadinović, Vanje Radauša 24a, 32100 Vinkovci</item>
    </derivirana_varijabla>
  </DomainObject.Predmet.OstaliListFormatedWithAdress>
  <DomainObject.Predmet.OstaliListFormatedWithAdressOIB>
    <izvorni_sadrzaj>
      <item>Robert Lukadinović, OIB 82974303615, Vanje Radauša 24a, 32100 Vinkovci</item>
    </izvorni_sadrzaj>
    <derivirana_varijabla naziv="DomainObject.Predmet.OstaliListFormatedWithAdressOIB_1">
      <item>Robert Lukadinović, OIB 82974303615, Vanje Radauša 24a, 32100 Vinkovci</item>
    </derivirana_varijabla>
  </DomainObject.Predmet.OstaliListFormatedWithAdressOIB>
  <DomainObject.Predmet.OstaliListNazivFormated>
    <izvorni_sadrzaj>
      <item>Robert Lukadinović</item>
    </izvorni_sadrzaj>
    <derivirana_varijabla naziv="DomainObject.Predmet.OstaliListNazivFormated_1">
      <item>Robert Lukadinović</item>
    </derivirana_varijabla>
  </DomainObject.Predmet.OstaliListNazivFormated>
  <DomainObject.Predmet.OstaliListNazivFormatedOIB>
    <izvorni_sadrzaj>
      <item>Robert Lukadinović, OIB 82974303615</item>
    </izvorni_sadrzaj>
    <derivirana_varijabla naziv="DomainObject.Predmet.OstaliListNazivFormatedOIB_1">
      <item>Robert Lukadinović, OIB 82974303615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PALARI j.d.o.o. za trgovinu i usluge</izvorni_sadrzaj>
    <derivirana_varijabla naziv="DomainObject.Predmet.ProtustrankaIDrugi_1">PALARI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PALARI j.d.o.o. za trgovinu i usluge, OIB 18985528588, Anina 3, 32100 Vinkovci</izvorni_sadrzaj>
    <derivirana_varijabla naziv="DomainObject.Predmet.ProtustrankaIDrugiAdressOIB_1">PALARI j.d.o.o. za trgovinu i usluge, OIB 18985528588, Anina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PALARI j.d.o.o. za trgovinu i usluge</item>
      <item>Robert Lukadinović</item>
    </izvorni_sadrzaj>
    <derivirana_varijabla naziv="DomainObject.Predmet.SudioniciListNaziv_1">
      <item>FINA RC OSIJEK</item>
      <item>PALARI j.d.o.o. za trgovinu i usluge</item>
      <item>Robert Lukadinović</item>
    </derivirana_varijabla>
  </DomainObject.Predmet.SudioniciListNaziv>
  <DomainObject.Predmet.SudioniciListAdressOIB>
    <izvorni_sadrzaj>
      <item>FINA RC OSIJEK, OIB 85821130368</item>
      <item>PALARI j.d.o.o. za trgovinu i usluge, OIB 18985528588, Anina 3,32100 Vinkovci</item>
      <item>Robert Lukadinović, OIB 82974303615, Vanje Radauša 24a,32100 Vinkovci</item>
    </izvorni_sadrzaj>
    <derivirana_varijabla naziv="DomainObject.Predmet.SudioniciListAdressOIB_1">
      <item>FINA RC OSIJEK, OIB 85821130368</item>
      <item>PALARI j.d.o.o. za trgovinu i usluge, OIB 18985528588, Anina 3,32100 Vinkovci</item>
      <item>Robert Lukadinović, OIB 82974303615, Vanje Radauša 24a,32100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18985528588</item>
      <item>, OIB 82974303615</item>
    </izvorni_sadrzaj>
    <derivirana_varijabla naziv="DomainObject.Predmet.SudioniciListNazivOIB_1">
      <item>, OIB 85821130368</item>
      <item>, OIB 18985528588</item>
      <item>, OIB 82974303615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AF0CD-4403-42EC-917A-16BAF4908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716</properties:Words>
  <properties:Characters>4003</properties:Characters>
  <properties:Lines>105</properties:Lines>
  <properties:Paragraphs>36</properties:Paragraphs>
  <properties:TotalTime>795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2018-02-09T13:22:00Z</cp:lastPrinted>
  <dcterms:modified xmlns:xsi="http://www.w3.org/2001/XMLSchema-instance" xsi:type="dcterms:W3CDTF">2018-02-09T13:22:00Z</dcterms:modified>
  <cp:revision>773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