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e2e3" w14:paraId="02ee2e3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7231B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231B7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7231B7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7231B7" w:rsidRPr="007231B7">
        <w:rPr>
          <w:rFonts w:cs="Times New Roman" w:hAnsi="Times New Roman" w:ascii="Times New Roman"/>
          <w:sz w:val="24"/>
          <w:szCs w:val="24"/>
        </w:rPr>
        <w:t>UDRUGA ANTIFAŠISTIČKIH BORACA I ANTIFAŠISTA GRADA ŠIBENIKA, Šibenik, Petra Grubišića 1, OIB: 57040784560</w:t>
      </w:r>
      <w:r w:rsidR="006534AF" w:rsidRPr="007231B7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7231B7" w:rsidRPr="007231B7">
        <w:rPr>
          <w:rFonts w:cs="Times New Roman" w:eastAsia="Times New Roman" w:hAnsi="Times New Roman" w:ascii="Times New Roman"/>
          <w:sz w:val="24"/>
          <w:szCs w:val="24"/>
        </w:rPr>
        <w:t>3</w:t>
      </w:r>
      <w:r w:rsidR="006534AF" w:rsidRPr="007231B7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51AAB" w:rsidRPr="007231B7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7231B7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7231B7" w:rsidRPr="007231B7">
        <w:rPr>
          <w:rFonts w:cs="Times New Roman" w:eastAsia="Times New Roman" w:hAnsi="Times New Roman" w:ascii="Times New Roman"/>
          <w:sz w:val="24"/>
          <w:szCs w:val="24"/>
        </w:rPr>
        <w:t>3</w:t>
      </w:r>
      <w:r w:rsidR="006534AF" w:rsidRPr="007231B7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7231B7" w:rsidRPr="007231B7">
        <w:rPr>
          <w:rFonts w:cs="Times New Roman" w:eastAsia="Times New Roman" w:hAnsi="Times New Roman" w:ascii="Times New Roman"/>
          <w:sz w:val="24"/>
          <w:szCs w:val="24"/>
        </w:rPr>
        <w:t>rujna</w:t>
      </w:r>
      <w:r w:rsidR="006534AF" w:rsidRPr="007231B7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7231B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231B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7231B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231B7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7231B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7231B7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231B7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7231B7" w:rsidRPr="007231B7">
        <w:rPr>
          <w:rFonts w:cs="Times New Roman" w:hAnsi="Times New Roman" w:ascii="Times New Roman"/>
          <w:sz w:val="24"/>
          <w:szCs w:val="24"/>
        </w:rPr>
        <w:t>UDRUGA ANTIFAŠISTIČKIH BORACA I ANTIFAŠISTA GRADA ŠIBENIKA, Šibenik, Petra Grubišića 1, OIB: 57040784560</w:t>
      </w:r>
      <w:r w:rsidRPr="007231B7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7231B7" w:rsidRPr="007231B7">
        <w:rPr>
          <w:rFonts w:cs="Times New Roman" w:eastAsia="Times New Roman" w:hAnsi="Times New Roman" w:ascii="Times New Roman"/>
          <w:sz w:val="24"/>
          <w:szCs w:val="24"/>
        </w:rPr>
        <w:t>6.719,56</w:t>
      </w:r>
      <w:r w:rsidRPr="007231B7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6601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B32F9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BB32F9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po zakonu </w:t>
      </w:r>
      <w:r w:rsidR="007231B7">
        <w:rPr>
          <w:rFonts w:cs="Times New Roman" w:hAnsi="Times New Roman" w:ascii="Times New Roman"/>
          <w:color w:themeColor="text1" w:val="000000"/>
          <w:sz w:val="24"/>
          <w:szCs w:val="24"/>
        </w:rPr>
        <w:t>Zoran Restović</w:t>
      </w:r>
      <w:r w:rsidRPr="006601D9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2F1D83">
        <w:rPr>
          <w:rFonts w:cs="Times New Roman" w:eastAsia="Times New Roman" w:hAnsi="Times New Roman" w:ascii="Times New Roman"/>
          <w:sz w:val="24"/>
          <w:szCs w:val="24"/>
        </w:rPr>
        <w:t>31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8C7B46" w:rsidP="008C7B46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   Sudska savjetnica     </w:t>
      </w:r>
    </w:p>
    <w:p w:rsidRDefault="008C7B46" w:rsidP="008C7B46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            Anamarija Kovačić Milković,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7231B7">
      <w:rPr>
        <w:rFonts w:cs="Times New Roman" w:hAnsi="Times New Roman" w:ascii="Times New Roman"/>
        <w:bCs/>
        <w:sz w:val="24"/>
      </w:rPr>
      <w:t>273</w:t>
    </w:r>
    <w:r w:rsidRPr="00E00B1C">
      <w:rPr>
        <w:rFonts w:cs="Times New Roman" w:hAnsi="Times New Roman" w:ascii="Times New Roman"/>
        <w:bCs/>
        <w:sz w:val="24"/>
      </w:rPr>
      <w:t>/2018-</w:t>
    </w:r>
    <w:r w:rsidR="007231B7">
      <w:rPr>
        <w:rFonts w:cs="Times New Roman" w:hAnsi="Times New Roman" w:ascii="Times New Roman"/>
        <w:bCs/>
        <w:sz w:val="24"/>
      </w:rPr>
      <w:t>6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A3508"/>
    <w:rsid w:val="001A794E"/>
    <w:rsid w:val="002F1D83"/>
    <w:rsid w:val="003810D6"/>
    <w:rsid w:val="003834C5"/>
    <w:rsid w:val="005868B4"/>
    <w:rsid w:val="006534AF"/>
    <w:rsid w:val="006601D9"/>
    <w:rsid w:val="006E749A"/>
    <w:rsid w:val="007231B7"/>
    <w:rsid w:val="008C7B46"/>
    <w:rsid w:val="00A47AF9"/>
    <w:rsid w:val="00B30061"/>
    <w:rsid w:val="00BB32F9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8C7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B4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7B4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7B4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7B4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8C7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B4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7B4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7B4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7B4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2018.</izvorni_sadrzaj>
    <derivirana_varijabla naziv="DomainObject.Predmet.DatumOsnivanja_1">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ANTIFAŠISTIČKIH BORACA I ANTIFAŠISTA GRADA ŠIBENIKA</izvorni_sadrzaj>
    <derivirana_varijabla naziv="DomainObject.Predmet.ProtustrankaFormated_1">  UDRUGA ANTIFAŠISTIČKIH BORACA I ANTIFAŠISTA GRADA ŠIBENIKA</derivirana_varijabla>
  </DomainObject.Predmet.ProtustrankaFormated>
  <DomainObject.Predmet.ProtustrankaFormatedOIB>
    <izvorni_sadrzaj>  UDRUGA ANTIFAŠISTIČKIH BORACA I ANTIFAŠISTA GRADA ŠIBENIKA, OIB 57040784560</izvorni_sadrzaj>
    <derivirana_varijabla naziv="DomainObject.Predmet.ProtustrankaFormatedOIB_1">  UDRUGA ANTIFAŠISTIČKIH BORACA I ANTIFAŠISTA GRADA ŠIBENIKA, OIB 57040784560</derivirana_varijabla>
  </DomainObject.Predmet.ProtustrankaFormatedOIB>
  <DomainObject.Predmet.ProtustrankaFormatedWithAdress>
    <izvorni_sadrzaj> UDRUGA ANTIFAŠISTIČKIH BORACA I ANTIFAŠISTA GRADA ŠIBENIKA, Petra Grubišića 1, 22000 Šibenik</izvorni_sadrzaj>
    <derivirana_varijabla naziv="DomainObject.Predmet.ProtustrankaFormatedWithAdress_1"> UDRUGA ANTIFAŠISTIČKIH BORACA I ANTIFAŠISTA GRADA ŠIBENIKA, Petra Grubišića 1, 22000 Šibenik</derivirana_varijabla>
  </DomainObject.Predmet.ProtustrankaFormatedWithAdress>
  <DomainObject.Predmet.ProtustrankaFormatedWithAdressOIB>
    <izvorni_sadrzaj> UDRUGA ANTIFAŠISTIČKIH BORACA I ANTIFAŠISTA GRADA ŠIBENIKA, OIB 57040784560, Petra Grubišića 1, 22000 Šibenik</izvorni_sadrzaj>
    <derivirana_varijabla naziv="DomainObject.Predmet.ProtustrankaFormatedWithAdressOIB_1"> UDRUGA ANTIFAŠISTIČKIH BORACA I ANTIFAŠISTA GRADA ŠIBENIKA, OIB 57040784560, Petra Grubišića 1, 22000 Šibenik</derivirana_varijabla>
  </DomainObject.Predmet.ProtustrankaFormatedWithAdressOIB>
  <DomainObject.Predmet.ProtustrankaWithAdress>
    <izvorni_sadrzaj>UDRUGA ANTIFAŠISTIČKIH BORACA I ANTIFAŠISTA GRADA ŠIBENIKA Petra Grubišića 1, 22000 Šibenik</izvorni_sadrzaj>
    <derivirana_varijabla naziv="DomainObject.Predmet.ProtustrankaWithAdress_1">UDRUGA ANTIFAŠISTIČKIH BORACA I ANTIFAŠISTA GRADA ŠIBENIKA Petra Grubišića 1, 22000 Šibenik</derivirana_varijabla>
  </DomainObject.Predmet.ProtustrankaWithAdress>
  <DomainObject.Predmet.ProtustrankaWithAdressOIB>
    <izvorni_sadrzaj>UDRUGA ANTIFAŠISTIČKIH BORACA I ANTIFAŠISTA GRADA ŠIBENIKA, OIB 57040784560, Petra Grubišića 1, 22000 Šibenik</izvorni_sadrzaj>
    <derivirana_varijabla naziv="DomainObject.Predmet.ProtustrankaWithAdressOIB_1">UDRUGA ANTIFAŠISTIČKIH BORACA I ANTIFAŠISTA GRADA ŠIBENIKA, OIB 57040784560, Petra Grubišića 1, 22000 Šibenik</derivirana_varijabla>
  </DomainObject.Predmet.ProtustrankaWithAdressOIB>
  <DomainObject.Predmet.ProtustrankaNazivFormated>
    <izvorni_sadrzaj>UDRUGA ANTIFAŠISTIČKIH BORACA I ANTIFAŠISTA GRADA ŠIBENIKA</izvorni_sadrzaj>
    <derivirana_varijabla naziv="DomainObject.Predmet.ProtustrankaNazivFormated_1">UDRUGA ANTIFAŠISTIČKIH BORACA I ANTIFAŠISTA GRADA ŠIBENIKA</derivirana_varijabla>
  </DomainObject.Predmet.ProtustrankaNazivFormated>
  <DomainObject.Predmet.ProtustrankaNazivFormatedOIB>
    <izvorni_sadrzaj>UDRUGA ANTIFAŠISTIČKIH BORACA I ANTIFAŠISTA GRADA ŠIBENIKA, OIB 57040784560</izvorni_sadrzaj>
    <derivirana_varijabla naziv="DomainObject.Predmet.ProtustrankaNazivFormatedOIB_1">UDRUGA ANTIFAŠISTIČKIH BORACA I ANTIFAŠISTA GRADA ŠIBENIKA, OIB 57040784560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ANTIFAŠISTIČKIH BORACA I ANTIFAŠISTA GRADA ŠIBENIKA</item>
    </izvorni_sadrzaj>
    <derivirana_varijabla naziv="DomainObject.Predmet.ProtuStrankaListFormated_1">
      <item>UDRUGA ANTIFAŠISTIČKIH BORACA I ANTIFAŠISTA GRADA ŠIBENIKA</item>
    </derivirana_varijabla>
  </DomainObject.Predmet.ProtuStrankaListFormated>
  <DomainObject.Predmet.ProtuStrankaListFormatedOIB>
    <izvorni_sadrzaj>
      <item>UDRUGA ANTIFAŠISTIČKIH BORACA I ANTIFAŠISTA GRADA ŠIBENIKA, OIB 57040784560</item>
    </izvorni_sadrzaj>
    <derivirana_varijabla naziv="DomainObject.Predmet.ProtuStrankaListFormatedOIB_1">
      <item>UDRUGA ANTIFAŠISTIČKIH BORACA I ANTIFAŠISTA GRADA ŠIBENIKA, OIB 57040784560</item>
    </derivirana_varijabla>
  </DomainObject.Predmet.ProtuStrankaListFormatedOIB>
  <DomainObject.Predmet.ProtuStrankaListFormatedWithAdress>
    <izvorni_sadrzaj>
      <item>UDRUGA ANTIFAŠISTIČKIH BORACA I ANTIFAŠISTA GRADA ŠIBENIKA, Petra Grubišića 1, 22000 Šibenik</item>
    </izvorni_sadrzaj>
    <derivirana_varijabla naziv="DomainObject.Predmet.ProtuStrankaListFormatedWithAdress_1">
      <item>UDRUGA ANTIFAŠISTIČKIH BORACA I ANTIFAŠISTA GRADA ŠIBENIKA, Petra Grubišića 1, 22000 Šibenik</item>
    </derivirana_varijabla>
  </DomainObject.Predmet.ProtuStrankaListFormatedWithAdress>
  <DomainObject.Predmet.ProtuStrankaListFormatedWithAdressOIB>
    <izvorni_sadrzaj>
      <item>UDRUGA ANTIFAŠISTIČKIH BORACA I ANTIFAŠISTA GRADA ŠIBENIKA, OIB 57040784560, Petra Grubišića 1, 22000 Šibenik</item>
    </izvorni_sadrzaj>
    <derivirana_varijabla naziv="DomainObject.Predmet.ProtuStrankaListFormatedWithAdressOIB_1">
      <item>UDRUGA ANTIFAŠISTIČKIH BORACA I ANTIFAŠISTA GRADA ŠIBENIKA, OIB 57040784560, Petra Grubišića 1, 22000 Šibenik</item>
    </derivirana_varijabla>
  </DomainObject.Predmet.ProtuStrankaListFormatedWithAdressOIB>
  <DomainObject.Predmet.ProtuStrankaListNazivFormated>
    <izvorni_sadrzaj>
      <item>UDRUGA ANTIFAŠISTIČKIH BORACA I ANTIFAŠISTA GRADA ŠIBENIKA</item>
    </izvorni_sadrzaj>
    <derivirana_varijabla naziv="DomainObject.Predmet.ProtuStrankaListNazivFormated_1">
      <item>UDRUGA ANTIFAŠISTIČKIH BORACA I ANTIFAŠISTA GRADA ŠIBENIKA</item>
    </derivirana_varijabla>
  </DomainObject.Predmet.ProtuStrankaListNazivFormated>
  <DomainObject.Predmet.ProtuStrankaListNazivFormatedOIB>
    <izvorni_sadrzaj>
      <item>UDRUGA ANTIFAŠISTIČKIH BORACA I ANTIFAŠISTA GRADA ŠIBENIKA, OIB 57040784560</item>
    </izvorni_sadrzaj>
    <derivirana_varijabla naziv="DomainObject.Predmet.ProtuStrankaListNazivFormatedOIB_1">
      <item>UDRUGA ANTIFAŠISTIČKIH BORACA I ANTIFAŠISTA GRADA ŠIBENIKA, OIB 57040784560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ANTIFAŠISTIČKIH BORACA I ANTIFAŠISTA GRADA ŠIBENIKA</izvorni_sadrzaj>
    <derivirana_varijabla naziv="DomainObject.Predmet.ProtustrankaIDrugi_1">UDRUGA ANTIFAŠISTIČKIH BORACA I ANTIFAŠISTA GRADA ŠIBENIKA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ANTIFAŠISTIČKIH BORACA I ANTIFAŠISTA GRADA ŠIBENIKA, OIB 57040784560, Petra Grubišića 1, 22000 Šibenik</izvorni_sadrzaj>
    <derivirana_varijabla naziv="DomainObject.Predmet.ProtustrankaIDrugiAdressOIB_1">UDRUGA ANTIFAŠISTIČKIH BORACA I ANTIFAŠISTA GRADA ŠIBENIKA, OIB 57040784560, Petra Grubišića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ANTIFAŠISTIČKIH BORACA I ANTIFAŠISTA GRADA ŠIBENIKA</item>
    </izvorni_sadrzaj>
    <derivirana_varijabla naziv="DomainObject.Predmet.SudioniciListNaziv_1">
      <item>FINA - Podružnica Šibenik</item>
      <item>UDRUGA ANTIFAŠISTIČKIH BORACA I ANTIFAŠISTA GRADA ŠIBENIKA</item>
    </derivirana_varijabla>
  </DomainObject.Predmet.SudioniciListNaziv>
  <DomainObject.Predmet.SudioniciListAdressOIB>
    <izvorni_sadrzaj>
      <item>FINA - Podružnica Šibenik, OIB 85821130368, Perivoj L. Marune 1,22000 Šibenik</item>
      <item>UDRUGA ANTIFAŠISTIČKIH BORACA I ANTIFAŠISTA GRADA ŠIBENIKA, OIB 57040784560, Petra Grubišića 1,22000 Šibenik</item>
    </izvorni_sadrzaj>
    <derivirana_varijabla naziv="DomainObject.Predmet.SudioniciListAdressOIB_1">
      <item>FINA - Podružnica Šibenik, OIB 85821130368, Perivoj L. Marune 1,22000 Šibenik</item>
      <item>UDRUGA ANTIFAŠISTIČKIH BORACA I ANTIFAŠISTA GRADA ŠIBENIKA, OIB 57040784560, Petra Grubišića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57040784560</item>
    </izvorni_sadrzaj>
    <derivirana_varijabla naziv="DomainObject.Predmet.SudioniciListNazivOIB_1">
      <item>, OIB 85821130368</item>
      <item>, OIB 57040784560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2110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2018-08-31T09:33:00Z</dcterms:created>
  <dc:creator>wsadmin</dc:creator>
  <cp:lastModifiedBy>Anita Ivandić</cp:lastModifiedBy>
  <cp:lastPrinted>2018-08-31T09:29:00Z</cp:lastPrinted>
  <dcterms:modified xmlns:xsi="http://www.w3.org/2001/XMLSchema-instance" xsi:type="dcterms:W3CDTF">2018-09-03T06:34:00Z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(St-273-18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