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5a78" w14:paraId="6875a78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472AB7">
        <w:t>903/18-3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472AB7">
        <w:rPr>
          <w:b/>
        </w:rPr>
        <w:t>DOM ZA STARIJE I NEMOĆNE OSOBE OPAČKOVI DVORI, Valpovo, Matije Gupca 133A, OIB: 99428198650, MBS: 030134540</w:t>
      </w:r>
      <w:r w:rsidR="006D606B">
        <w:t>, dana</w:t>
      </w:r>
      <w:r w:rsidR="004A6AAF">
        <w:t xml:space="preserve"> </w:t>
      </w:r>
      <w:r w:rsidR="00472AB7">
        <w:t>2. srpnja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>, Valpovo, Matije Gupca 135, OIB: 43080676630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472AB7">
        <w:rPr>
          <w:b/>
        </w:rPr>
        <w:t>903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72AB7">
        <w:rPr>
          <w:b/>
        </w:rPr>
        <w:t>DOM ZA STARIJE I NEMOĆNE OSOBE OPAČKOVI DVORI, Valpovo, Matije Gupca 133A, OIB: 99428198650, MBS: 030134540</w:t>
      </w:r>
      <w:r w:rsidR="00472AB7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 xml:space="preserve">, Valpovo, Matije Gupca 135, OIB: 43080676630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>, Valpovo, Matije Gupca 135, OIB: 43080676630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 xml:space="preserve">, Valpovo, Matije Gupca 135, OIB: 43080676630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72AB7" w:rsidP="00472AB7" w:rsidR="00472AB7">
      <w:pPr>
        <w:jc w:val="right"/>
      </w:pPr>
      <w:r>
        <w:t>Broj: 6 St-903/18-3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>, Valpovo, Matije Gupca 135, OIB: 43080676630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72AB7">
        <w:t>2. srpnja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FE522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72AB7">
        <w:t xml:space="preserve">Nikola </w:t>
      </w:r>
      <w:proofErr w:type="spellStart"/>
      <w:r w:rsidR="00472AB7">
        <w:t>Opačak</w:t>
      </w:r>
      <w:proofErr w:type="spellEnd"/>
      <w:r w:rsidR="00472AB7">
        <w:t>, Valpovo, Matije Gupca 135, OIB: 43080676630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72AB7">
        <w:t>10.8.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40360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F1E" w:rsidR="00AD5F1E">
      <w:r>
        <w:separator/>
      </w:r>
    </w:p>
  </w:endnote>
  <w:endnote w:id="0" w:type="continuationSeparator">
    <w:p w:rsidRDefault="00AD5F1E" w:rsidR="00AD5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F1E" w:rsidR="00AD5F1E">
      <w:r>
        <w:separator/>
      </w:r>
    </w:p>
  </w:footnote>
  <w:footnote w:id="0" w:type="continuationSeparator">
    <w:p w:rsidRDefault="00AD5F1E" w:rsidR="00AD5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0360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60C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26B1D"/>
    <w:rsid w:val="00673FDD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5F1E"/>
    <w:rsid w:val="00AD76C3"/>
    <w:rsid w:val="00AF787C"/>
    <w:rsid w:val="00B11D59"/>
    <w:rsid w:val="00B41F79"/>
    <w:rsid w:val="00B54B7E"/>
    <w:rsid w:val="00B84F0F"/>
    <w:rsid w:val="00B923EB"/>
    <w:rsid w:val="00BC33DE"/>
    <w:rsid w:val="00BF6F99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36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36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St-903/2018</izvorni_sadrzaj>
    <derivirana_varijabla naziv="DomainObject.Predmet.OznakaBroj_1">St-903/2018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OPAČKOVI DVORI</izvorni_sadrzaj>
    <derivirana_varijabla naziv="DomainObject.Predmet.ProtustrankaFormated_1">  DOM ZA STARIJE I NEMOĆNE OSOBE OPAČKOVI DVORI</derivirana_varijabla>
  </DomainObject.Predmet.ProtustrankaFormated>
  <DomainObject.Predmet.ProtustrankaFormatedOIB>
    <izvorni_sadrzaj>  DOM ZA STARIJE I NEMOĆNE OSOBE OPAČKOVI DVORI, OIB 99428198650</izvorni_sadrzaj>
    <derivirana_varijabla naziv="DomainObject.Predmet.ProtustrankaFormatedOIB_1">  DOM ZA STARIJE I NEMOĆNE OSOBE OPAČKOVI DVORI, OIB 99428198650</derivirana_varijabla>
  </DomainObject.Predmet.ProtustrankaFormatedOIB>
  <DomainObject.Predmet.ProtustrankaFormatedWithAdress>
    <izvorni_sadrzaj> DOM ZA STARIJE I NEMOĆNE OSOBE OPAČKOVI DVORI, Matije Gupca 133/A, 31550 Valpovo</izvorni_sadrzaj>
    <derivirana_varijabla naziv="DomainObject.Predmet.ProtustrankaFormatedWithAdress_1"> DOM ZA STARIJE I NEMOĆNE OSOBE OPAČKOVI DVORI, Matije Gupca 133/A, 31550 Valpovo</derivirana_varijabla>
  </DomainObject.Predmet.ProtustrankaFormatedWithAdress>
  <DomainObject.Predmet.ProtustrankaFormatedWithAdressOIB>
    <izvorni_sadrzaj> DOM ZA STARIJE I NEMOĆNE OSOBE OPAČKOVI DVORI, OIB 99428198650, Matije Gupca 133/A, 31550 Valpovo</izvorni_sadrzaj>
    <derivirana_varijabla naziv="DomainObject.Predmet.ProtustrankaFormatedWithAdressOIB_1"> DOM ZA STARIJE I NEMOĆNE OSOBE OPAČKOVI DVORI, OIB 99428198650, Matije Gupca 133/A, 31550 Valpovo</derivirana_varijabla>
  </DomainObject.Predmet.ProtustrankaFormatedWithAdressOIB>
  <DomainObject.Predmet.ProtustrankaWithAdress>
    <izvorni_sadrzaj>DOM ZA STARIJE I NEMOĆNE OSOBE OPAČKOVI DVORI Matije Gupca 133/A, 31550 Valpovo</izvorni_sadrzaj>
    <derivirana_varijabla naziv="DomainObject.Predmet.ProtustrankaWithAdress_1">DOM ZA STARIJE I NEMOĆNE OSOBE OPAČKOVI DVORI Matije Gupca 133/A, 31550 Valpovo</derivirana_varijabla>
  </DomainObject.Predmet.ProtustrankaWithAdress>
  <DomainObject.Predmet.ProtustrankaWithAdressOIB>
    <izvorni_sadrzaj>DOM ZA STARIJE I NEMOĆNE OSOBE OPAČKOVI DVORI, OIB 99428198650, Matije Gupca 133/A, 31550 Valpovo</izvorni_sadrzaj>
    <derivirana_varijabla naziv="DomainObject.Predmet.ProtustrankaWithAdressOIB_1">DOM ZA STARIJE I NEMOĆNE OSOBE OPAČKOVI DVORI, OIB 99428198650, Matije Gupca 133/A, 31550 Valpovo</derivirana_varijabla>
  </DomainObject.Predmet.ProtustrankaWithAdressOIB>
  <DomainObject.Predmet.ProtustrankaNazivFormated>
    <izvorni_sadrzaj>DOM ZA STARIJE I NEMOĆNE OSOBE OPAČKOVI DVORI</izvorni_sadrzaj>
    <derivirana_varijabla naziv="DomainObject.Predmet.ProtustrankaNazivFormated_1">DOM ZA STARIJE I NEMOĆNE OSOBE OPAČKOVI DVORI</derivirana_varijabla>
  </DomainObject.Predmet.ProtustrankaNazivFormated>
  <DomainObject.Predmet.ProtustrankaNazivFormatedOIB>
    <izvorni_sadrzaj>DOM ZA STARIJE I NEMOĆNE OSOBE OPAČKOVI DVORI, OIB 99428198650</izvorni_sadrzaj>
    <derivirana_varijabla naziv="DomainObject.Predmet.ProtustrankaNazivFormatedOIB_1">DOM ZA STARIJE I NEMOĆNE OSOBE OPAČKOVI DVORI, OIB 99428198650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DOM ZA STARIJE I NEMOĆNE OSOBE OPAČKOVI DVORI</item>
    </izvorni_sadrzaj>
    <derivirana_varijabla naziv="DomainObject.Predmet.ProtuStrankaListFormated_1">
      <item>DOM ZA STARIJE I NEMOĆNE OSOBE OPAČKOVI DVORI</item>
    </derivirana_varijabla>
  </DomainObject.Predmet.ProtuStrankaListFormated>
  <DomainObject.Predmet.ProtuStrankaListFormatedOIB>
    <izvorni_sadrzaj>
      <item>DOM ZA STARIJE I NEMOĆNE OSOBE OPAČKOVI DVORI, OIB 99428198650</item>
    </izvorni_sadrzaj>
    <derivirana_varijabla naziv="DomainObject.Predmet.ProtuStrankaListFormatedOIB_1">
      <item>DOM ZA STARIJE I NEMOĆNE OSOBE OPAČKOVI DVORI, OIB 99428198650</item>
    </derivirana_varijabla>
  </DomainObject.Predmet.ProtuStrankaListFormatedOIB>
  <DomainObject.Predmet.ProtuStrankaListFormatedWithAdress>
    <izvorni_sadrzaj>
      <item>DOM ZA STARIJE I NEMOĆNE OSOBE OPAČKOVI DVORI, Matije Gupca 133/A, 31550 Valpovo</item>
    </izvorni_sadrzaj>
    <derivirana_varijabla naziv="DomainObject.Predmet.ProtuStrankaListFormatedWithAdress_1">
      <item>DOM ZA STARIJE I NEMOĆNE OSOBE OPAČKOVI DVORI, Matije Gupca 133/A, 31550 Valpovo</item>
    </derivirana_varijabla>
  </DomainObject.Predmet.ProtuStrankaListFormatedWithAdress>
  <DomainObject.Predmet.ProtuStrankaListFormatedWithAdressOIB>
    <izvorni_sadrzaj>
      <item>DOM ZA STARIJE I NEMOĆNE OSOBE OPAČKOVI DVORI, OIB 99428198650, Matije Gupca 133/A, 31550 Valpovo</item>
    </izvorni_sadrzaj>
    <derivirana_varijabla naziv="DomainObject.Predmet.ProtuStrankaListFormatedWithAdressOIB_1">
      <item>DOM ZA STARIJE I NEMOĆNE OSOBE OPAČKOVI DVORI, OIB 99428198650, Matije Gupca 133/A, 31550 Valpovo</item>
    </derivirana_varijabla>
  </DomainObject.Predmet.ProtuStrankaListFormatedWithAdressOIB>
  <DomainObject.Predmet.ProtuStrankaListNazivFormated>
    <izvorni_sadrzaj>
      <item>DOM ZA STARIJE I NEMOĆNE OSOBE OPAČKOVI DVORI</item>
    </izvorni_sadrzaj>
    <derivirana_varijabla naziv="DomainObject.Predmet.ProtuStrankaListNazivFormated_1">
      <item>DOM ZA STARIJE I NEMOĆNE OSOBE OPAČKOVI DVORI</item>
    </derivirana_varijabla>
  </DomainObject.Predmet.ProtuStrankaListNazivFormated>
  <DomainObject.Predmet.ProtuStrankaListNazivFormatedOIB>
    <izvorni_sadrzaj>
      <item>DOM ZA STARIJE I NEMOĆNE OSOBE OPAČKOVI DVORI, OIB 99428198650</item>
    </izvorni_sadrzaj>
    <derivirana_varijabla naziv="DomainObject.Predmet.ProtuStrankaListNazivFormatedOIB_1">
      <item>DOM ZA STARIJE I NEMOĆNE OSOBE OPAČKOVI DVORI, OIB 99428198650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DOM ZA STARIJE I NEMOĆNE OSOBE OPAČKOVI DVORI</izvorni_sadrzaj>
    <derivirana_varijabla naziv="DomainObject.Predmet.ProtustrankaIDrugi_1">DOM ZA STARIJE I NEMOĆNE OSOBE OPAČKOVI DVORI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DOM ZA STARIJE I NEMOĆNE OSOBE OPAČKOVI DVORI, OIB 99428198650, Matije Gupca 133/A, 31550 Valpovo</izvorni_sadrzaj>
    <derivirana_varijabla naziv="DomainObject.Predmet.ProtustrankaIDrugiAdressOIB_1">DOM ZA STARIJE I NEMOĆNE OSOBE OPAČKOVI DVORI, OIB 99428198650, Matije Gupca 133/A,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DOM ZA STARIJE I NEMOĆNE OSOBE OPAČKOVI DVORI</item>
    </izvorni_sadrzaj>
    <derivirana_varijabla naziv="DomainObject.Predmet.SudioniciListNaziv_1">
      <item>FINA RC OSIJEK</item>
      <item>DOM ZA STARIJE I NEMOĆNE OSOBE OPAČKOVI DVORI</item>
    </derivirana_varijabla>
  </DomainObject.Predmet.SudioniciListNaziv>
  <DomainObject.Predmet.SudioniciListAdressOIB>
    <izvorni_sadrzaj>
      <item>FINA RC OSIJEK, OIB 85821130368</item>
      <item>DOM ZA STARIJE I NEMOĆNE OSOBE OPAČKOVI DVORI, OIB 99428198650, Matije Gupca 133/A,31550 Valpovo</item>
    </izvorni_sadrzaj>
    <derivirana_varijabla naziv="DomainObject.Predmet.SudioniciListAdressOIB_1">
      <item>FINA RC OSIJEK, OIB 85821130368</item>
      <item>DOM ZA STARIJE I NEMOĆNE OSOBE OPAČKOVI DVORI, OIB 99428198650, Matije Gupca 133/A,31550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99428198650</item>
    </izvorni_sadrzaj>
    <derivirana_varijabla naziv="DomainObject.Predmet.SudioniciListNazivOIB_1">
      <item>, OIB 85821130368</item>
      <item>, OIB 99428198650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4C570-38CC-4EFC-8005-74813841F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2464</properties:Characters>
  <properties:Lines>124</properties:Lines>
  <properties:Paragraphs>25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2018-07-02T07:52:00Z</cp:lastPrinted>
  <dcterms:modified xmlns:xsi="http://www.w3.org/2001/XMLSchema-instance" xsi:type="dcterms:W3CDTF">2018-07-02T07:53:00Z</dcterms:modified>
  <cp:revision>21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