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2c71" w14:paraId="f022c71" w:rsidRDefault="004306C5" w:rsidP="004306C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06C5" w:rsidR="00AE649C" w:rsidRPr="00B76F3C">
      <w:pPr>
        <w:pStyle w:val="NormaleSPIS"/>
        <w:spacing w:after="0"/>
      </w:pPr>
    </w:p>
    <w:p w:rsidRDefault="004306C5" w:rsidP="004306C5" w:rsidR="004306C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306C5" w:rsidP="004306C5" w:rsidR="004306C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306C5" w:rsidP="004306C5" w:rsidR="004306C5" w:rsidRPr="004306C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306C5" w:rsidP="004306C5" w:rsidR="004306C5">
      <w:pPr>
        <w:spacing w:after="0"/>
        <w:jc w:val="right"/>
      </w:pPr>
      <w:r>
        <w:t>Poslovni broj: 2 St-368/2019-2</w:t>
      </w:r>
    </w:p>
    <w:p w:rsidRDefault="004306C5" w:rsidP="004306C5" w:rsidR="004306C5">
      <w:pPr>
        <w:spacing w:after="0"/>
      </w:pPr>
    </w:p>
    <w:p w:rsidRDefault="004306C5" w:rsidP="004306C5" w:rsidR="004306C5">
      <w:pPr>
        <w:spacing w:after="0"/>
      </w:pPr>
    </w:p>
    <w:p w:rsidRDefault="004306C5" w:rsidP="004306C5" w:rsidR="004306C5">
      <w:pPr>
        <w:spacing w:after="0"/>
        <w:jc w:val="center"/>
      </w:pPr>
      <w:r>
        <w:t>O G L A S</w:t>
      </w:r>
    </w:p>
    <w:p w:rsidRDefault="004306C5" w:rsidP="004306C5" w:rsidR="004306C5">
      <w:pPr>
        <w:spacing w:after="0"/>
        <w:jc w:val="center"/>
      </w:pPr>
    </w:p>
    <w:p w:rsidRDefault="004306C5" w:rsidP="004306C5" w:rsidR="004306C5">
      <w:pPr>
        <w:spacing w:after="0"/>
        <w:jc w:val="both"/>
      </w:pPr>
      <w:r>
        <w:t xml:space="preserve">Trgovački sud u Bjelovaru, u skraćenom stečajnom postupku nad stečajnim dužnikom  STATUA MARKOVIĆ društvo s ograničenom odgovornošću za trgovinu, ugostiteljstvo i turizam, Zagreb, </w:t>
      </w:r>
      <w:proofErr w:type="spellStart"/>
      <w:r>
        <w:t>Adamićeva</w:t>
      </w:r>
      <w:proofErr w:type="spellEnd"/>
      <w:r>
        <w:t xml:space="preserve"> ulica 7, MBS: 020040698, OIB: 73160524300, koji se vodi kod ovoga suda pod brojem St-368/2019, temeljem odredbe čl. 430., 431. i 434. Stečajnog zakona (Narodne novine br. 71/15 i 104/17), objavljuje:</w:t>
      </w:r>
    </w:p>
    <w:p w:rsidRDefault="004306C5" w:rsidP="004306C5" w:rsidR="004306C5">
      <w:pPr>
        <w:spacing w:after="0"/>
        <w:jc w:val="both"/>
      </w:pPr>
    </w:p>
    <w:p w:rsidRDefault="004306C5" w:rsidP="004306C5" w:rsidR="004306C5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22.031,66 kuna, u koji iznos je uračunata kamata i naknada Financijske agencije za provedbu ovrhe na novčanim sredstvima.  </w:t>
      </w:r>
    </w:p>
    <w:p w:rsidRDefault="004306C5" w:rsidP="004306C5" w:rsidR="004306C5">
      <w:pPr>
        <w:spacing w:after="0"/>
        <w:jc w:val="both"/>
      </w:pPr>
    </w:p>
    <w:p w:rsidRDefault="004306C5" w:rsidP="004306C5" w:rsidR="004306C5">
      <w:pPr>
        <w:spacing w:after="0"/>
        <w:jc w:val="both"/>
      </w:pPr>
      <w:r>
        <w:t>2. Poziva se osoba ovlaštena za zastupanje dužnika – Nikola Marković, Petra Velikog 42A, Banja Luka, Bosna i Hercegovina, OIB: 60510906572, da u roku od 15 dana od objave ovog oglasa na mrežnoj stranici e-Oglasna ploča Trgovačkog suda u Bjelovaru podnese sudu javnobilježnički ovjerovljen popis imovine i obveza na propisanom obrascu.</w:t>
      </w:r>
    </w:p>
    <w:p w:rsidRDefault="004306C5" w:rsidP="004306C5" w:rsidR="004306C5">
      <w:pPr>
        <w:spacing w:after="0"/>
        <w:jc w:val="both"/>
      </w:pPr>
    </w:p>
    <w:p w:rsidRDefault="004306C5" w:rsidP="004306C5" w:rsidR="004306C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06C5" w:rsidP="004306C5" w:rsidR="004306C5">
      <w:pPr>
        <w:spacing w:after="0"/>
        <w:jc w:val="both"/>
      </w:pPr>
    </w:p>
    <w:p w:rsidRDefault="004306C5" w:rsidP="004306C5" w:rsidR="004306C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06C5" w:rsidP="004306C5" w:rsidR="004306C5">
      <w:pPr>
        <w:spacing w:after="0"/>
        <w:jc w:val="both"/>
      </w:pPr>
    </w:p>
    <w:p w:rsidRDefault="004306C5" w:rsidP="004306C5" w:rsidR="004306C5">
      <w:pPr>
        <w:spacing w:after="0"/>
        <w:jc w:val="center"/>
      </w:pPr>
      <w:r>
        <w:t>U Bjelovaru 24. svibnja 2019.</w:t>
      </w:r>
    </w:p>
    <w:p w:rsidRDefault="004306C5" w:rsidP="004306C5" w:rsidR="004306C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306C5" w:rsidP="004306C5" w:rsidR="004306C5">
      <w:pPr>
        <w:spacing w:after="0"/>
        <w:ind w:firstLine="5103"/>
      </w:pPr>
      <w:r>
        <w:t xml:space="preserve">    SUDSKI SAVJETNIK</w:t>
      </w:r>
    </w:p>
    <w:p w:rsidRDefault="004306C5" w:rsidP="004306C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B25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6C5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92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96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St-368/2019-2</izvorni_sadrzaj>
    <derivirana_varijabla naziv="DomainObject.Oznaka_1">St-368/2019-2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St-368/2019</izvorni_sadrzaj>
    <derivirana_varijabla naziv="DomainObject.Predmet.OznakaBroj_1">St-368/2019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STATUA MARKOVIĆ društvo s ograničenom odgovornošću za trgovinu, ugostiteljstvo i turizam zastupanog po punomoćniku Nikola Marković</izvorni_sadrzaj>
    <derivirana_varijabla naziv="DomainObject.Predmet.ProtustrankaFormated_1">  STATUA MARKOVIĆ društvo s ograničenom odgovornošću za trgovinu, ugostiteljstvo i turizam zastupanog po punomoćniku Nikola Marković</derivirana_varijabla>
  </DomainObject.Predmet.ProtustrankaFormated>
  <DomainObject.Predmet.ProtustrankaFormatedOIB>
    <izvorni_sadrzaj>  STATUA MARKOVIĆ društvo s ograničenom odgovornošću za trgovinu, ugostiteljstvo i turizam, OIB 73160524300 zastupanog po punomoćniku Nikola Marković</izvorni_sadrzaj>
    <derivirana_varijabla naziv="DomainObject.Predmet.ProtustrankaFormatedOIB_1">  STATUA MARKOVIĆ društvo s ograničenom odgovornošću za trgovinu, ugostiteljstvo i turizam, OIB 73160524300 zastupanog po punomoćniku Nikola Marković</derivirana_varijabla>
  </DomainObject.Predmet.ProtustrankaFormatedOIB>
  <DomainObject.Predmet.ProtustrankaFormatedWithAdress>
    <izvorni_sadrzaj> STATUA MARKOVIĆ društvo s ograničenom odgovornošću za trgovinu, ugostiteljstvo i turizam, Adamićeva ulica 7, 10000 Zagreb zastupanog po punomoćniku Nikola Marković</izvorni_sadrzaj>
    <derivirana_varijabla naziv="DomainObject.Predmet.ProtustrankaFormatedWithAdress_1"> STATUA MARKOVIĆ društvo s ograničenom odgovornošću za trgovinu, ugostiteljstvo i turizam, Adamićeva ulica 7, 10000 Zagreb zastupanog po punomoćniku Nikola Marković</derivirana_varijabla>
  </DomainObject.Predmet.ProtustrankaFormatedWithAdress>
  <DomainObject.Predmet.ProtustrankaFormatedWithAdressOIB>
    <izvorni_sadrzaj> STATUA MARKOVIĆ društvo s ograničenom odgovornošću za trgovinu, ugostiteljstvo i turizam, OIB 73160524300, Adamićeva ulica 7, 10000 Zagreb zastupanog po punomoćniku Nikola Marković</izvorni_sadrzaj>
    <derivirana_varijabla naziv="DomainObject.Predmet.ProtustrankaFormatedWithAdressOIB_1"> STATUA MARKOVIĆ društvo s ograničenom odgovornošću za trgovinu, ugostiteljstvo i turizam, OIB 73160524300, Adamićeva ulica 7, 10000 Zagreb zastupanog po punomoćniku Nikola Marković</derivirana_varijabla>
  </DomainObject.Predmet.ProtustrankaFormatedWithAdressOIB>
  <DomainObject.Predmet.ProtustrankaWithAdress>
    <izvorni_sadrzaj>STATUA MARKOVIĆ društvo s ograničenom odgovornošću za trgovinu, ugostiteljstvo i turizam Adamićeva ulica 7, 10000 Zagreb</izvorni_sadrzaj>
    <derivirana_varijabla naziv="DomainObject.Predmet.ProtustrankaWithAdress_1">STATUA MARKOVIĆ društvo s ograničenom odgovornošću za trgovinu, ugostiteljstvo i turizam Adamićeva ulica 7, 10000 Zagreb</derivirana_varijabla>
  </DomainObject.Predmet.ProtustrankaWithAdress>
  <DomainObject.Predmet.ProtustrankaWithAdressOIB>
    <izvorni_sadrzaj>STATUA MARKOVIĆ društvo s ograničenom odgovornošću za trgovinu, ugostiteljstvo i turizam, OIB 73160524300, Adamićeva ulica 7, 10000 Zagreb</izvorni_sadrzaj>
    <derivirana_varijabla naziv="DomainObject.Predmet.ProtustrankaWithAdressOIB_1">STATUA MARKOVIĆ društvo s ograničenom odgovornošću za trgovinu, ugostiteljstvo i turizam, OIB 73160524300, Adamićeva ulica 7, 10000 Zagreb</derivirana_varijabla>
  </DomainObject.Predmet.ProtustrankaWithAdressOIB>
  <DomainObject.Predmet.ProtustrankaNazivFormated>
    <izvorni_sadrzaj>STATUA MARKOVIĆ društvo s ograničenom odgovornošću za trgovinu, ugostiteljstvo i turizam</izvorni_sadrzaj>
    <derivirana_varijabla naziv="DomainObject.Predmet.ProtustrankaNazivFormated_1">STATUA MARKOVIĆ društvo s ograničenom odgovornošću za trgovinu, ugostiteljstvo i turizam</derivirana_varijabla>
  </DomainObject.Predmet.ProtustrankaNazivFormated>
  <DomainObject.Predmet.ProtustrankaNazivFormatedOIB>
    <izvorni_sadrzaj>STATUA MARKOVIĆ društvo s ograničenom odgovornošću za trgovinu, ugostiteljstvo i turizam, OIB 73160524300</izvorni_sadrzaj>
    <derivirana_varijabla naziv="DomainObject.Predmet.ProtustrankaNazivFormatedOIB_1">STATUA MARKOVIĆ društvo s ograničenom odgovornošću za trgovinu, ugostiteljstvo i turizam, OIB 73160524300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STATUA MARKOVIĆ društvo s ograničenom odgovornošću za trgovinu, ugostiteljstvo i turizam zastupanog po punomoćniku Nikola Marković</item>
    </izvorni_sadrzaj>
    <derivirana_varijabla naziv="DomainObject.Predmet.ProtuStrankaListFormated_1">
      <item>STATUA MARKOVIĆ društvo s ograničenom odgovornošću za trgovinu, ugostiteljstvo i turizam zastupanog po punomoćniku Nikola Marković</item>
    </derivirana_varijabla>
  </DomainObject.Predmet.ProtuStrankaListFormated>
  <DomainObject.Predmet.ProtuStrankaListFormatedOIB>
    <izvorni_sadrzaj>
      <item>STATUA MARKOVIĆ društvo s ograničenom odgovornošću za trgovinu, ugostiteljstvo i turizam, OIB 73160524300 zastupanog po punomoćniku Nikola Marković</item>
    </izvorni_sadrzaj>
    <derivirana_varijabla naziv="DomainObject.Predmet.ProtuStrankaListFormatedOIB_1">
      <item>STATUA MARKOVIĆ društvo s ograničenom odgovornošću za trgovinu, ugostiteljstvo i turizam, OIB 73160524300 zastupanog po punomoćniku Nikola Marković</item>
    </derivirana_varijabla>
  </DomainObject.Predmet.ProtuStrankaListFormatedOIB>
  <DomainObject.Predmet.ProtuStrankaListFormatedWithAdress>
    <izvorni_sadrzaj>
      <item>STATUA MARKOVIĆ društvo s ograničenom odgovornošću za trgovinu, ugostiteljstvo i turizam, Adamićeva ulica 7, 10000 Zagreb zastupanog po punomoćniku Nikola Marković</item>
    </izvorni_sadrzaj>
    <derivirana_varijabla naziv="DomainObject.Predmet.ProtuStrankaListFormatedWithAdress_1">
      <item>STATUA MARKOVIĆ društvo s ograničenom odgovornošću za trgovinu, ugostiteljstvo i turizam, Adamićeva ulica 7, 10000 Zagreb zastupanog po punomoćniku Nikola Marković</item>
    </derivirana_varijabla>
  </DomainObject.Predmet.ProtuStrankaListFormatedWithAdress>
  <DomainObject.Predmet.ProtuStrankaListFormatedWithAdressOIB>
    <izvorni_sadrzaj>
      <item>STATUA MARKOVIĆ društvo s ograničenom odgovornošću za trgovinu, ugostiteljstvo i turizam, OIB 73160524300, Adamićeva ulica 7, 10000 Zagreb zastupanog po punomoćniku Nikola Marković</item>
    </izvorni_sadrzaj>
    <derivirana_varijabla naziv="DomainObject.Predmet.ProtuStrankaListFormatedWithAdressOIB_1">
      <item>STATUA MARKOVIĆ društvo s ograničenom odgovornošću za trgovinu, ugostiteljstvo i turizam, OIB 73160524300, Adamićeva ulica 7, 10000 Zagreb zastupanog po punomoćniku Nikola Marković</item>
    </derivirana_varijabla>
  </DomainObject.Predmet.ProtuStrankaListFormatedWithAdressOIB>
  <DomainObject.Predmet.ProtuStrankaListNazivFormated>
    <izvorni_sadrzaj>
      <item>STATUA MARKOVIĆ društvo s ograničenom odgovornošću za trgovinu, ugostiteljstvo i turizam</item>
    </izvorni_sadrzaj>
    <derivirana_varijabla naziv="DomainObject.Predmet.ProtuStrankaListNazivFormated_1">
      <item>STATUA MARKOVIĆ društvo s ograničenom odgovornošću za trgovinu, ugostiteljstvo i turizam</item>
    </derivirana_varijabla>
  </DomainObject.Predmet.ProtuStrankaListNazivFormated>
  <DomainObject.Predmet.ProtuStrankaListNazivFormatedOIB>
    <izvorni_sadrzaj>
      <item>STATUA MARKOVIĆ društvo s ograničenom odgovornošću za trgovinu, ugostiteljstvo i turizam, OIB 73160524300</item>
    </izvorni_sadrzaj>
    <derivirana_varijabla naziv="DomainObject.Predmet.ProtuStrankaListNazivFormatedOIB_1">
      <item>STATUA MARKOVIĆ društvo s ograničenom odgovornošću za trgovinu, ugostiteljstvo i turizam, OIB 73160524300</item>
    </derivirana_varijabla>
  </DomainObject.Predmet.ProtuStrankaListNazivFormatedOIB>
  <DomainObject.Predmet.OstaliListFormated>
    <izvorni_sadrzaj>
      <item>Nikola Marković punomoćnik sudionika u postupku STATUA MARKOVIĆ društvo s ograničenom odgovornošću za trgovinu, ugostiteljstvo i turizam</item>
    </izvorni_sadrzaj>
    <derivirana_varijabla naziv="DomainObject.Predmet.OstaliListFormated_1">
      <item>Nikola Marković punomoćnik sudionika u postupku STATUA MARKOVIĆ društvo s ograničenom odgovornošću za trgovinu, ugostiteljstvo i turizam</item>
    </derivirana_varijabla>
  </DomainObject.Predmet.OstaliListFormated>
  <DomainObject.Predmet.OstaliListFormatedOIB>
    <izvorni_sadrzaj>
      <item>Nikola Marković, OIB 60510906572 punomoćnik sudionika u postupku STATUA MARKOVIĆ društvo s ograničenom odgovornošću za trgovinu, ugostiteljstvo i turizam</item>
    </izvorni_sadrzaj>
    <derivirana_varijabla naziv="DomainObject.Predmet.OstaliListFormatedOIB_1">
      <item>Nikola Marković, OIB 60510906572 punomoćnik sudionika u postupku STATUA MARKOVIĆ društvo s ograničenom odgovornošću za trgovinu, ugostiteljstvo i turizam</item>
    </derivirana_varijabla>
  </DomainObject.Predmet.OstaliListFormatedOIB>
  <DomainObject.Predmet.OstaliListFormatedWithAdress>
    <izvorni_sadrzaj>
      <item>Nikola Marković, Petra Velikog 42A, Banja Luka punomoćnik sudionika u postupku STATUA MARKOVIĆ društvo s ograničenom odgovornošću za trgovinu, ugostiteljstvo i turizam</item>
    </izvorni_sadrzaj>
    <derivirana_varijabla naziv="DomainObject.Predmet.OstaliListFormatedWithAdress_1">
      <item>Nikola Marković, Petra Velikog 42A, Banja Luka punomoćnik sudionika u postupku STATUA MARKOVIĆ društvo s ograničenom odgovornošću za trgovinu, ugostiteljstvo i turizam</item>
    </derivirana_varijabla>
  </DomainObject.Predmet.OstaliListFormatedWithAdress>
  <DomainObject.Predmet.OstaliListFormatedWithAdressOIB>
    <izvorni_sadrzaj>
      <item>Nikola Marković, OIB 60510906572, Petra Velikog 42A, Banja Luka punomoćnik sudionika u postupku STATUA MARKOVIĆ društvo s ograničenom odgovornošću za trgovinu, ugostiteljstvo i turizam</item>
    </izvorni_sadrzaj>
    <derivirana_varijabla naziv="DomainObject.Predmet.OstaliListFormatedWithAdressOIB_1">
      <item>Nikola Marković, OIB 60510906572, Petra Velikog 42A, Banja Luka punomoćnik sudionika u postupku STATUA MARKOVIĆ društvo s ograničenom odgovornošću za trgovinu, ugostiteljstvo i turizam</item>
    </derivirana_varijabla>
  </DomainObject.Predmet.OstaliListFormatedWithAdressOIB>
  <DomainObject.Predmet.OstaliListNazivFormated>
    <izvorni_sadrzaj>
      <item>Nikola Marković</item>
    </izvorni_sadrzaj>
    <derivirana_varijabla naziv="DomainObject.Predmet.OstaliListNazivFormated_1">
      <item>Nikola Marković</item>
    </derivirana_varijabla>
  </DomainObject.Predmet.OstaliListNazivFormated>
  <DomainObject.Predmet.OstaliListNazivFormatedOIB>
    <izvorni_sadrzaj>
      <item>Nikola Marković, OIB 60510906572</item>
    </izvorni_sadrzaj>
    <derivirana_varijabla naziv="DomainObject.Predmet.OstaliListNazivFormatedOIB_1">
      <item>Nikola Marković, OIB 60510906572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St-368/2019-2</izvorni_sadrzaj>
    <derivirana_varijabla naziv="DomainObject.PoslovniBrojDokumenta_1">St-368/2019-2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STATUA MARKOVIĆ društvo s ograničenom odgovornošću za trgovinu, ugostiteljstvo i turizam</izvorni_sadrzaj>
    <derivirana_varijabla naziv="DomainObject.Predmet.ProtustrankaIDrugi_1">STATUA MARKOVIĆ društvo s ograničenom odgovornošću za trgovinu, ugostiteljstvo i turizam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STATUA MARKOVIĆ društvo s ograničenom odgovornošću za trgovinu, ugostiteljstvo i turizam, OIB 73160524300, Adamićeva ulica 7, 10000 Zagreb</izvorni_sadrzaj>
    <derivirana_varijabla naziv="DomainObject.Predmet.ProtustrankaIDrugiAdressOIB_1">STATUA MARKOVIĆ društvo s ograničenom odgovornošću za trgovinu, ugostiteljstvo i turizam, OIB 73160524300, Adamićeva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STATUA MARKOVIĆ društvo s ograničenom odgovornošću za trgovinu, ugostiteljstvo i turizam</item>
      <item>FINANCIJSKA AGENCIJA, RC Zagreb</item>
      <item>Nikola Marković</item>
    </izvorni_sadrzaj>
    <derivirana_varijabla naziv="DomainObject.Predmet.SudioniciListNaziv_1">
      <item>STATUA MARKOVIĆ društvo s ograničenom odgovornošću za trgovinu, ugostiteljstvo i turizam</item>
      <item>FINANCIJSKA AGENCIJA, RC Zagreb</item>
      <item>Nikola Marković</item>
    </derivirana_varijabla>
  </DomainObject.Predmet.SudioniciListNaziv>
  <DomainObject.Predmet.SudioniciListAdressOIB>
    <izvorni_sadrzaj>
      <item>STATUA MARKOVIĆ društvo s ograničenom odgovornošću za trgovinu, ugostiteljstvo i turizam, OIB 73160524300, Adamićeva ulica 7,10000 Zagreb</item>
      <item>FINANCIJSKA AGENCIJA, RC Zagreb, OIB 85821130368, Trg svibanjskih žrtava 1995. 1,10000 Zagreb</item>
      <item>Nikola Marković, OIB 60510906572, Petra Velikog 42A,Banja Luka</item>
    </izvorni_sadrzaj>
    <derivirana_varijabla naziv="DomainObject.Predmet.SudioniciListAdressOIB_1">
      <item>STATUA MARKOVIĆ društvo s ograničenom odgovornošću za trgovinu, ugostiteljstvo i turizam, OIB 73160524300, Adamićeva ulica 7,10000 Zagreb</item>
      <item>FINANCIJSKA AGENCIJA, RC Zagreb, OIB 85821130368, Trg svibanjskih žrtava 1995. 1,10000 Zagreb</item>
      <item>Nikola Marković, OIB 60510906572, Petra Velikog 42A,Banja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1A18A-7689-4D5A-B41D-A1A618A09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2019-05-24T07:03:00Z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